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563D" w14:textId="77777777" w:rsidR="00C45620" w:rsidRPr="0034316E" w:rsidRDefault="00C45620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6C1A4271" w14:textId="77777777" w:rsidR="00C45620" w:rsidRPr="0034316E" w:rsidRDefault="00C45620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لطفا نکات زیر برای </w:t>
      </w:r>
      <w:r w:rsidRPr="0034316E">
        <w:rPr>
          <w:rStyle w:val="StyleComplexNazanin"/>
          <w:rFonts w:asciiTheme="majorBidi" w:hAnsiTheme="majorBidi" w:cs="B Nazanin" w:hint="cs"/>
          <w:color w:val="000000" w:themeColor="text1"/>
          <w:sz w:val="40"/>
          <w:szCs w:val="40"/>
          <w:u w:val="single"/>
          <w:rtl/>
          <w:lang w:bidi="fa-IR"/>
        </w:rPr>
        <w:t>تایپ سوالات</w:t>
      </w: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دقت شود</w:t>
      </w:r>
    </w:p>
    <w:p w14:paraId="4673D28D" w14:textId="77777777" w:rsidR="00C45620" w:rsidRPr="0034316E" w:rsidRDefault="00C45620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64613B78" w14:textId="77777777" w:rsidR="00ED5B61" w:rsidRPr="0034316E" w:rsidRDefault="00ED5B61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فرمت پیشنهادی </w:t>
      </w:r>
      <w:r w:rsidRPr="0034316E">
        <w:rPr>
          <w:rStyle w:val="StyleComplexNazanin"/>
          <w:rFonts w:asciiTheme="majorBidi" w:hAnsiTheme="majorBidi" w:cs="B Nazanin"/>
          <w:color w:val="000000" w:themeColor="text1"/>
          <w:lang w:bidi="fa-IR"/>
        </w:rPr>
        <w:t>word</w:t>
      </w: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برای ورود سوالات از آن</w:t>
      </w:r>
    </w:p>
    <w:p w14:paraId="0133590B" w14:textId="77777777" w:rsidR="00ED5B61" w:rsidRPr="0034316E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خطوط جداول فقط برای نمایش قرار داده شده است. </w:t>
      </w:r>
    </w:p>
    <w:p w14:paraId="29EBA46F" w14:textId="77777777" w:rsidR="00ED5B61" w:rsidRPr="0034316E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هر سوال در یک جدول مستقل آورده میشود</w:t>
      </w:r>
    </w:p>
    <w:p w14:paraId="500FFAF6" w14:textId="77777777" w:rsidR="00ED5B61" w:rsidRPr="0034316E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سطر اول نام آزمون مرتبط قرار داده میشود.</w:t>
      </w:r>
    </w:p>
    <w:p w14:paraId="101B7D09" w14:textId="77777777" w:rsidR="00ED5B61" w:rsidRPr="0034316E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شماره سوال و گزینه ها به عنوان مرجع برای آنالیز سوالات در نظر گرفته</w:t>
      </w:r>
      <w:r w:rsidR="009B24FF"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میشود .</w:t>
      </w:r>
    </w:p>
    <w:p w14:paraId="09986CFB" w14:textId="77777777" w:rsidR="009B24FF" w:rsidRPr="0034316E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تعداد جدول در هر صفحه مهم </w:t>
      </w:r>
      <w:r w:rsidRPr="0034316E">
        <w:rPr>
          <w:rStyle w:val="StyleComplexNazanin"/>
          <w:rFonts w:asciiTheme="majorBidi" w:hAnsiTheme="majorBidi" w:cs="B Nazanin" w:hint="cs"/>
          <w:color w:val="000000" w:themeColor="text1"/>
          <w:u w:val="single"/>
          <w:rtl/>
          <w:lang w:bidi="fa-IR"/>
        </w:rPr>
        <w:t>نیست</w:t>
      </w:r>
    </w:p>
    <w:p w14:paraId="3799A131" w14:textId="77777777" w:rsidR="009B24FF" w:rsidRPr="0034316E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افزایش ارتفاع جدول بدلیل زیاد بودن متن سوال مهم </w:t>
      </w:r>
      <w:r w:rsidRPr="0034316E">
        <w:rPr>
          <w:rStyle w:val="StyleComplexNazanin"/>
          <w:rFonts w:asciiTheme="majorBidi" w:hAnsiTheme="majorBidi" w:cs="B Nazanin" w:hint="cs"/>
          <w:color w:val="000000" w:themeColor="text1"/>
          <w:u w:val="single"/>
          <w:rtl/>
          <w:lang w:bidi="fa-IR"/>
        </w:rPr>
        <w:t>نیست</w:t>
      </w:r>
      <w:r w:rsidR="00374FD1" w:rsidRPr="0034316E">
        <w:rPr>
          <w:rStyle w:val="StyleComplexNazanin"/>
          <w:rFonts w:asciiTheme="majorBidi" w:hAnsiTheme="majorBidi" w:cs="B Nazanin" w:hint="cs"/>
          <w:color w:val="000000" w:themeColor="text1"/>
          <w:u w:val="single"/>
          <w:rtl/>
          <w:lang w:bidi="fa-IR"/>
        </w:rPr>
        <w:t>.</w:t>
      </w:r>
    </w:p>
    <w:p w14:paraId="1BC99DA2" w14:textId="77777777" w:rsidR="00374FD1" w:rsidRPr="0034316E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20B1189C" w14:textId="77777777" w:rsidR="007E0865" w:rsidRPr="0034316E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34316E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ورود اطلاعات منبع اختیاری می باشد</w:t>
      </w:r>
    </w:p>
    <w:p w14:paraId="4509DA75" w14:textId="77777777" w:rsidR="00ED5B61" w:rsidRPr="0034316E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260EA6C7" w14:textId="77777777" w:rsidR="009B24FF" w:rsidRPr="0034316E" w:rsidRDefault="009B24FF">
      <w:pPr>
        <w:bidi w:val="0"/>
        <w:rPr>
          <w:rStyle w:val="StyleComplexNazanin"/>
          <w:rFonts w:asciiTheme="majorBidi" w:hAnsiTheme="majorBidi" w:cs="B Nazanin"/>
          <w:bCs/>
          <w:color w:val="000000" w:themeColor="text1"/>
          <w:lang w:bidi="fa-IR"/>
        </w:rPr>
      </w:pPr>
      <w:r w:rsidRPr="0034316E"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837F334" w14:textId="77777777" w:rsidTr="00AE071F">
        <w:trPr>
          <w:cantSplit/>
        </w:trPr>
        <w:tc>
          <w:tcPr>
            <w:tcW w:w="794" w:type="dxa"/>
          </w:tcPr>
          <w:p w14:paraId="1B20E5D4" w14:textId="77777777" w:rsidR="00847B11" w:rsidRPr="0034316E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1DBF12" w14:textId="4A5EA040" w:rsidR="00847B11" w:rsidRPr="0034316E" w:rsidRDefault="000F694E" w:rsidP="00776D30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5DF9ABB5" w14:textId="77777777" w:rsidTr="00AE071F">
        <w:trPr>
          <w:cantSplit/>
        </w:trPr>
        <w:tc>
          <w:tcPr>
            <w:tcW w:w="794" w:type="dxa"/>
            <w:vAlign w:val="center"/>
          </w:tcPr>
          <w:p w14:paraId="6579C750" w14:textId="77777777" w:rsidR="00872B77" w:rsidRPr="0034316E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36FAAD6" w14:textId="7F238D3C" w:rsidR="00776D30" w:rsidRPr="0034316E" w:rsidRDefault="00EB036C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کدام‌یک از موارد زیر جزء خصوصیات فیزیکی مهم در طبقه‌بندی مواد خطرناک محسوب می‌شود؟</w:t>
            </w:r>
          </w:p>
        </w:tc>
      </w:tr>
      <w:tr w:rsidR="0034316E" w:rsidRPr="0034316E" w14:paraId="1D6CF01F" w14:textId="77777777" w:rsidTr="00AE071F">
        <w:trPr>
          <w:cantSplit/>
        </w:trPr>
        <w:tc>
          <w:tcPr>
            <w:tcW w:w="794" w:type="dxa"/>
          </w:tcPr>
          <w:p w14:paraId="4E3D2209" w14:textId="77777777" w:rsidR="00EB036C" w:rsidRPr="0034316E" w:rsidRDefault="00EB036C" w:rsidP="00EB036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A4F8099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053270" w14:textId="2F08C88B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قابل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اشتعال</w:t>
            </w:r>
          </w:p>
        </w:tc>
      </w:tr>
      <w:tr w:rsidR="0034316E" w:rsidRPr="0034316E" w14:paraId="3BDF9655" w14:textId="77777777" w:rsidTr="00AE071F">
        <w:trPr>
          <w:cantSplit/>
        </w:trPr>
        <w:tc>
          <w:tcPr>
            <w:tcW w:w="794" w:type="dxa"/>
          </w:tcPr>
          <w:p w14:paraId="77448B6F" w14:textId="77777777" w:rsidR="00EB036C" w:rsidRPr="0034316E" w:rsidRDefault="00EB036C" w:rsidP="00EB036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A607AE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81567B" w14:textId="66A3D7FC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ست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0B428EF5" w14:textId="77777777" w:rsidTr="00AE071F">
        <w:trPr>
          <w:cantSplit/>
        </w:trPr>
        <w:tc>
          <w:tcPr>
            <w:tcW w:w="794" w:type="dxa"/>
          </w:tcPr>
          <w:p w14:paraId="0B971911" w14:textId="77777777" w:rsidR="00EB036C" w:rsidRPr="0034316E" w:rsidRDefault="00EB036C" w:rsidP="00EB036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A96104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FBA701" w14:textId="16EC9DF8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واکنش‌پذ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 </w:t>
            </w:r>
            <w:r w:rsidRPr="0034316E">
              <w:rPr>
                <w:rFonts w:cs="B Nazanin"/>
                <w:color w:val="000000" w:themeColor="text1"/>
              </w:rPr>
              <w:t>DNA</w:t>
            </w:r>
          </w:p>
        </w:tc>
      </w:tr>
      <w:tr w:rsidR="0034316E" w:rsidRPr="0034316E" w14:paraId="72EF6141" w14:textId="77777777" w:rsidTr="00AE071F">
        <w:trPr>
          <w:cantSplit/>
        </w:trPr>
        <w:tc>
          <w:tcPr>
            <w:tcW w:w="794" w:type="dxa"/>
          </w:tcPr>
          <w:p w14:paraId="13730C53" w14:textId="77777777" w:rsidR="00EB036C" w:rsidRPr="0034316E" w:rsidRDefault="00EB036C" w:rsidP="00EB036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AC82EA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27337F" w14:textId="68C44840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دما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بدن انسان</w:t>
            </w:r>
          </w:p>
        </w:tc>
      </w:tr>
      <w:tr w:rsidR="00B93860" w:rsidRPr="0034316E" w14:paraId="093A3379" w14:textId="77777777" w:rsidTr="00AE071F">
        <w:trPr>
          <w:cantSplit/>
        </w:trPr>
        <w:tc>
          <w:tcPr>
            <w:tcW w:w="794" w:type="dxa"/>
          </w:tcPr>
          <w:p w14:paraId="6472FDD0" w14:textId="77777777" w:rsidR="00B93860" w:rsidRPr="0034316E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7FF080" w14:textId="77777777" w:rsidR="00B93860" w:rsidRPr="0034316E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8D55BB0" w14:textId="77777777" w:rsidR="00847B11" w:rsidRPr="0034316E" w:rsidRDefault="00847B11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5109FBE" w14:textId="77777777" w:rsidTr="00AE071F">
        <w:trPr>
          <w:cantSplit/>
        </w:trPr>
        <w:tc>
          <w:tcPr>
            <w:tcW w:w="794" w:type="dxa"/>
          </w:tcPr>
          <w:p w14:paraId="4C2B214A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A8F01F" w14:textId="5A3F599B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ADA4248" w14:textId="77777777" w:rsidTr="00AE071F">
        <w:trPr>
          <w:cantSplit/>
        </w:trPr>
        <w:tc>
          <w:tcPr>
            <w:tcW w:w="794" w:type="dxa"/>
            <w:vAlign w:val="center"/>
          </w:tcPr>
          <w:p w14:paraId="29CD04A1" w14:textId="77777777" w:rsidR="00DA6CEC" w:rsidRPr="0034316E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E9EBD8B" w14:textId="741E6353" w:rsidR="00DA6CEC" w:rsidRPr="0034316E" w:rsidRDefault="00EB036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 گروه از مواد شیمیایی قابلیت انفجار در تماس با آب را دارند؟</w:t>
            </w:r>
          </w:p>
        </w:tc>
      </w:tr>
      <w:tr w:rsidR="0034316E" w:rsidRPr="0034316E" w14:paraId="74ECCF38" w14:textId="77777777" w:rsidTr="00AE071F">
        <w:trPr>
          <w:cantSplit/>
        </w:trPr>
        <w:tc>
          <w:tcPr>
            <w:tcW w:w="794" w:type="dxa"/>
          </w:tcPr>
          <w:p w14:paraId="322D9441" w14:textId="77777777" w:rsidR="00AE071F" w:rsidRPr="0034316E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9D6220" w14:textId="77777777" w:rsidR="00AE071F" w:rsidRPr="0034316E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CA174D" w14:textId="50EBDECB" w:rsidR="00AE071F" w:rsidRPr="0034316E" w:rsidRDefault="00EB03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الکل‌ها</w:t>
            </w:r>
          </w:p>
        </w:tc>
      </w:tr>
      <w:tr w:rsidR="0034316E" w:rsidRPr="0034316E" w14:paraId="32406E36" w14:textId="77777777" w:rsidTr="00AE071F">
        <w:trPr>
          <w:cantSplit/>
        </w:trPr>
        <w:tc>
          <w:tcPr>
            <w:tcW w:w="794" w:type="dxa"/>
          </w:tcPr>
          <w:p w14:paraId="3BD686EA" w14:textId="77777777" w:rsidR="00AE071F" w:rsidRPr="0034316E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028451" w14:textId="77777777" w:rsidR="00AE071F" w:rsidRPr="0034316E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9AF1F0" w14:textId="34A3A91D" w:rsidR="00AE071F" w:rsidRPr="0034316E" w:rsidRDefault="00EB03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قلیاهای فلزی</w:t>
            </w:r>
          </w:p>
        </w:tc>
      </w:tr>
      <w:tr w:rsidR="0034316E" w:rsidRPr="0034316E" w14:paraId="141DAB10" w14:textId="77777777" w:rsidTr="00AE071F">
        <w:trPr>
          <w:cantSplit/>
        </w:trPr>
        <w:tc>
          <w:tcPr>
            <w:tcW w:w="794" w:type="dxa"/>
          </w:tcPr>
          <w:p w14:paraId="6CD0E85A" w14:textId="77777777" w:rsidR="00AE071F" w:rsidRPr="0034316E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6EC3A0" w14:textId="77777777" w:rsidR="00AE071F" w:rsidRPr="0034316E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539F94" w14:textId="36931A3F" w:rsidR="00AE071F" w:rsidRPr="0034316E" w:rsidRDefault="00EB03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اسیدهای ضعیف</w:t>
            </w:r>
          </w:p>
        </w:tc>
      </w:tr>
      <w:tr w:rsidR="0034316E" w:rsidRPr="0034316E" w14:paraId="4B88E5F8" w14:textId="77777777" w:rsidTr="00AE071F">
        <w:trPr>
          <w:cantSplit/>
        </w:trPr>
        <w:tc>
          <w:tcPr>
            <w:tcW w:w="794" w:type="dxa"/>
          </w:tcPr>
          <w:p w14:paraId="5138446D" w14:textId="77777777" w:rsidR="00AE071F" w:rsidRPr="0034316E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6A5EB9A" w14:textId="77777777" w:rsidR="00AE071F" w:rsidRPr="0034316E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4C6343" w14:textId="37A1372F" w:rsidR="00AE071F" w:rsidRPr="0034316E" w:rsidRDefault="00EB03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کربنات‌ها</w:t>
            </w:r>
          </w:p>
        </w:tc>
      </w:tr>
      <w:tr w:rsidR="00A83656" w:rsidRPr="0034316E" w14:paraId="64EC90B2" w14:textId="77777777" w:rsidTr="00AE071F">
        <w:trPr>
          <w:cantSplit/>
        </w:trPr>
        <w:tc>
          <w:tcPr>
            <w:tcW w:w="794" w:type="dxa"/>
          </w:tcPr>
          <w:p w14:paraId="5DEB32C2" w14:textId="77777777" w:rsidR="00A83656" w:rsidRPr="0034316E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072A40" w14:textId="77777777" w:rsidR="00A83656" w:rsidRPr="0034316E" w:rsidRDefault="00A83656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277E663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59E9F1A" w14:textId="77777777" w:rsidTr="00AE071F">
        <w:trPr>
          <w:cantSplit/>
        </w:trPr>
        <w:tc>
          <w:tcPr>
            <w:tcW w:w="794" w:type="dxa"/>
          </w:tcPr>
          <w:p w14:paraId="2CCE491F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D7E5FC" w14:textId="5AA2FC73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013E5BD" w14:textId="77777777" w:rsidTr="00AE071F">
        <w:trPr>
          <w:cantSplit/>
        </w:trPr>
        <w:tc>
          <w:tcPr>
            <w:tcW w:w="794" w:type="dxa"/>
            <w:vAlign w:val="center"/>
          </w:tcPr>
          <w:p w14:paraId="614AAF3E" w14:textId="77777777" w:rsidR="00AE071F" w:rsidRPr="0034316E" w:rsidRDefault="00AE071F" w:rsidP="00AE071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3C1778B" w14:textId="320A746D" w:rsidR="00AE071F" w:rsidRPr="0034316E" w:rsidRDefault="00EB036C" w:rsidP="00AE071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طبقه‌بندی مواد سمی بر اساس کدام ویژگی اصلی انجام می‌شود؟</w:t>
            </w:r>
          </w:p>
        </w:tc>
      </w:tr>
      <w:tr w:rsidR="0034316E" w:rsidRPr="0034316E" w14:paraId="1B0F0633" w14:textId="77777777" w:rsidTr="00AE071F">
        <w:trPr>
          <w:cantSplit/>
        </w:trPr>
        <w:tc>
          <w:tcPr>
            <w:tcW w:w="794" w:type="dxa"/>
          </w:tcPr>
          <w:p w14:paraId="5661601F" w14:textId="77777777" w:rsidR="00AE071F" w:rsidRPr="0034316E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B164A5" w14:textId="77777777" w:rsidR="00AE071F" w:rsidRPr="0034316E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6EF08C" w14:textId="2AE23D31" w:rsidR="00AE071F" w:rsidRPr="0034316E" w:rsidRDefault="00EB03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رنگ ظاهری</w:t>
            </w:r>
          </w:p>
        </w:tc>
      </w:tr>
      <w:tr w:rsidR="0034316E" w:rsidRPr="0034316E" w14:paraId="7EEBFD36" w14:textId="77777777" w:rsidTr="00AE071F">
        <w:trPr>
          <w:cantSplit/>
        </w:trPr>
        <w:tc>
          <w:tcPr>
            <w:tcW w:w="794" w:type="dxa"/>
          </w:tcPr>
          <w:p w14:paraId="2A6D961D" w14:textId="77777777" w:rsidR="00AE071F" w:rsidRPr="0034316E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24AA3B" w14:textId="77777777" w:rsidR="00AE071F" w:rsidRPr="0034316E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A36F27" w14:textId="50813E0C" w:rsidR="00AE071F" w:rsidRPr="0034316E" w:rsidRDefault="00EB03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جرم مولکولی</w:t>
            </w:r>
          </w:p>
        </w:tc>
      </w:tr>
      <w:tr w:rsidR="0034316E" w:rsidRPr="0034316E" w14:paraId="317D88BD" w14:textId="77777777" w:rsidTr="00AE071F">
        <w:trPr>
          <w:cantSplit/>
        </w:trPr>
        <w:tc>
          <w:tcPr>
            <w:tcW w:w="794" w:type="dxa"/>
          </w:tcPr>
          <w:p w14:paraId="3E5DFCD9" w14:textId="77777777" w:rsidR="00AE071F" w:rsidRPr="0034316E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B9F0F7" w14:textId="77777777" w:rsidR="00AE071F" w:rsidRPr="0034316E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5E0F4C" w14:textId="413B6765" w:rsidR="00AE071F" w:rsidRPr="0034316E" w:rsidRDefault="00EB03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مقدار کشنده دوز</w:t>
            </w:r>
            <w:r w:rsidRPr="0034316E">
              <w:rPr>
                <w:rFonts w:cs="B Nazanin"/>
                <w:color w:val="000000" w:themeColor="text1"/>
              </w:rPr>
              <w:t xml:space="preserve"> (LD50)</w:t>
            </w:r>
          </w:p>
        </w:tc>
      </w:tr>
      <w:tr w:rsidR="0034316E" w:rsidRPr="0034316E" w14:paraId="70D1C004" w14:textId="77777777" w:rsidTr="00AE071F">
        <w:trPr>
          <w:cantSplit/>
        </w:trPr>
        <w:tc>
          <w:tcPr>
            <w:tcW w:w="794" w:type="dxa"/>
          </w:tcPr>
          <w:p w14:paraId="37F381FE" w14:textId="77777777" w:rsidR="00AE071F" w:rsidRPr="0034316E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CEC41E" w14:textId="77777777" w:rsidR="00AE071F" w:rsidRPr="0034316E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467A60" w14:textId="583A53E5" w:rsidR="00AE071F" w:rsidRPr="0034316E" w:rsidRDefault="00EB03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نقطه جوش</w:t>
            </w:r>
          </w:p>
        </w:tc>
      </w:tr>
      <w:tr w:rsidR="00AE071F" w:rsidRPr="0034316E" w14:paraId="5F086C5B" w14:textId="77777777" w:rsidTr="00AE071F">
        <w:trPr>
          <w:cantSplit/>
        </w:trPr>
        <w:tc>
          <w:tcPr>
            <w:tcW w:w="794" w:type="dxa"/>
          </w:tcPr>
          <w:p w14:paraId="39C03F22" w14:textId="77777777" w:rsidR="00AE071F" w:rsidRPr="0034316E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42C190" w14:textId="77777777" w:rsidR="00AE071F" w:rsidRPr="0034316E" w:rsidRDefault="00AE071F" w:rsidP="00AE071F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131BDFE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270D5E2" w14:textId="77777777" w:rsidTr="00AE071F">
        <w:trPr>
          <w:cantSplit/>
        </w:trPr>
        <w:tc>
          <w:tcPr>
            <w:tcW w:w="794" w:type="dxa"/>
          </w:tcPr>
          <w:p w14:paraId="4C52986F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AEA807" w14:textId="6E311C32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643D410B" w14:textId="77777777" w:rsidTr="00AE071F">
        <w:trPr>
          <w:cantSplit/>
        </w:trPr>
        <w:tc>
          <w:tcPr>
            <w:tcW w:w="794" w:type="dxa"/>
            <w:vAlign w:val="center"/>
          </w:tcPr>
          <w:p w14:paraId="5DCA0190" w14:textId="77777777" w:rsidR="00DA6CEC" w:rsidRPr="0034316E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8EA0136" w14:textId="59422626" w:rsidR="00DA6CEC" w:rsidRPr="0034316E" w:rsidRDefault="00EB036C" w:rsidP="00AE071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کدام‌یک از موارد زیر جزو طبقه‌بندی‌های اثرات بیولوژیکی نیست؟</w:t>
            </w:r>
          </w:p>
        </w:tc>
      </w:tr>
      <w:tr w:rsidR="0034316E" w:rsidRPr="0034316E" w14:paraId="7F9BD82A" w14:textId="77777777" w:rsidTr="00AE071F">
        <w:trPr>
          <w:cantSplit/>
        </w:trPr>
        <w:tc>
          <w:tcPr>
            <w:tcW w:w="794" w:type="dxa"/>
          </w:tcPr>
          <w:p w14:paraId="1CF52754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3F27D50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BE1798" w14:textId="3BBDFEEB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اثر سرطان‌زا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</w:p>
        </w:tc>
      </w:tr>
      <w:tr w:rsidR="0034316E" w:rsidRPr="0034316E" w14:paraId="09CA9017" w14:textId="77777777" w:rsidTr="00AE071F">
        <w:trPr>
          <w:cantSplit/>
        </w:trPr>
        <w:tc>
          <w:tcPr>
            <w:tcW w:w="794" w:type="dxa"/>
          </w:tcPr>
          <w:p w14:paraId="18C0BB12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D56619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BAAEA3" w14:textId="4106F524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cs"/>
                <w:color w:val="000000" w:themeColor="text1"/>
                <w:rtl/>
              </w:rPr>
              <w:t>ا</w:t>
            </w:r>
            <w:r w:rsidRPr="0034316E">
              <w:rPr>
                <w:rFonts w:cs="B Nazanin"/>
                <w:color w:val="000000" w:themeColor="text1"/>
                <w:rtl/>
              </w:rPr>
              <w:t>ثر جهش‌زا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</w:p>
        </w:tc>
      </w:tr>
      <w:tr w:rsidR="0034316E" w:rsidRPr="0034316E" w14:paraId="2697090F" w14:textId="77777777" w:rsidTr="00AE071F">
        <w:trPr>
          <w:cantSplit/>
        </w:trPr>
        <w:tc>
          <w:tcPr>
            <w:tcW w:w="794" w:type="dxa"/>
          </w:tcPr>
          <w:p w14:paraId="3B0672FC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7602F8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5C9A45" w14:textId="068CB346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اثر آتش‌زا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</w:p>
        </w:tc>
      </w:tr>
      <w:tr w:rsidR="0034316E" w:rsidRPr="0034316E" w14:paraId="4D42FEED" w14:textId="77777777" w:rsidTr="00AE071F">
        <w:trPr>
          <w:cantSplit/>
        </w:trPr>
        <w:tc>
          <w:tcPr>
            <w:tcW w:w="794" w:type="dxa"/>
          </w:tcPr>
          <w:p w14:paraId="0B434813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F30C4E7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FE9264" w14:textId="21318473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اثر تول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دمثل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201004A0" w14:textId="77777777" w:rsidTr="00AE071F">
        <w:trPr>
          <w:cantSplit/>
        </w:trPr>
        <w:tc>
          <w:tcPr>
            <w:tcW w:w="794" w:type="dxa"/>
          </w:tcPr>
          <w:p w14:paraId="1E3A9E3F" w14:textId="77777777" w:rsidR="00A83656" w:rsidRPr="0034316E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D589B0" w14:textId="77777777" w:rsidR="00A83656" w:rsidRPr="0034316E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18E1FE1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646FEF2" w14:textId="77777777" w:rsidTr="00A83656">
        <w:trPr>
          <w:cantSplit/>
        </w:trPr>
        <w:tc>
          <w:tcPr>
            <w:tcW w:w="794" w:type="dxa"/>
          </w:tcPr>
          <w:p w14:paraId="6469C597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CE1D4D" w14:textId="2708837C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نام آزمون: </w:t>
            </w:r>
            <w:bookmarkStart w:id="0" w:name="_Hlk200608648"/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  <w:bookmarkEnd w:id="0"/>
          </w:p>
        </w:tc>
      </w:tr>
      <w:tr w:rsidR="0034316E" w:rsidRPr="0034316E" w14:paraId="2F8EEBCF" w14:textId="77777777" w:rsidTr="00A83656">
        <w:trPr>
          <w:cantSplit/>
        </w:trPr>
        <w:tc>
          <w:tcPr>
            <w:tcW w:w="794" w:type="dxa"/>
            <w:vAlign w:val="center"/>
          </w:tcPr>
          <w:p w14:paraId="0CAF59F1" w14:textId="77777777" w:rsidR="00AE071F" w:rsidRPr="0034316E" w:rsidRDefault="00AE071F" w:rsidP="00AE071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C262CBC" w14:textId="047B2C9F" w:rsidR="00AE071F" w:rsidRPr="0034316E" w:rsidRDefault="00EB036C" w:rsidP="00AE071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علامت هشدار نارنجی رنگ روی بسته‌بندی مواد شیمیایی به چه معناست؟</w:t>
            </w:r>
          </w:p>
        </w:tc>
      </w:tr>
      <w:tr w:rsidR="0034316E" w:rsidRPr="0034316E" w14:paraId="64966E4F" w14:textId="77777777" w:rsidTr="00A83656">
        <w:trPr>
          <w:cantSplit/>
        </w:trPr>
        <w:tc>
          <w:tcPr>
            <w:tcW w:w="794" w:type="dxa"/>
          </w:tcPr>
          <w:p w14:paraId="18F930EE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D6CDF0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A741DD" w14:textId="050A1C86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غ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رقابل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اشتعال</w:t>
            </w:r>
          </w:p>
        </w:tc>
      </w:tr>
      <w:tr w:rsidR="0034316E" w:rsidRPr="0034316E" w14:paraId="1FD3048E" w14:textId="77777777" w:rsidTr="00A83656">
        <w:trPr>
          <w:cantSplit/>
        </w:trPr>
        <w:tc>
          <w:tcPr>
            <w:tcW w:w="794" w:type="dxa"/>
          </w:tcPr>
          <w:p w14:paraId="7A12C149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8DFFA3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94DC45" w14:textId="5C5228FD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خطر متوسط</w:t>
            </w:r>
          </w:p>
        </w:tc>
      </w:tr>
      <w:tr w:rsidR="0034316E" w:rsidRPr="0034316E" w14:paraId="731ED52D" w14:textId="77777777" w:rsidTr="00A83656">
        <w:trPr>
          <w:cantSplit/>
        </w:trPr>
        <w:tc>
          <w:tcPr>
            <w:tcW w:w="794" w:type="dxa"/>
          </w:tcPr>
          <w:p w14:paraId="7D628BFB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A11890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383A3B" w14:textId="7A3B949A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راد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واکت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و</w:t>
            </w:r>
          </w:p>
        </w:tc>
      </w:tr>
      <w:tr w:rsidR="0034316E" w:rsidRPr="0034316E" w14:paraId="37326B77" w14:textId="77777777" w:rsidTr="00A83656">
        <w:trPr>
          <w:cantSplit/>
        </w:trPr>
        <w:tc>
          <w:tcPr>
            <w:tcW w:w="794" w:type="dxa"/>
          </w:tcPr>
          <w:p w14:paraId="00E52732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1D68C7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497C4C" w14:textId="08B68D8B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خطر شد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</w:t>
            </w:r>
          </w:p>
        </w:tc>
      </w:tr>
      <w:tr w:rsidR="00AE071F" w:rsidRPr="0034316E" w14:paraId="68F028CA" w14:textId="77777777" w:rsidTr="00A83656">
        <w:trPr>
          <w:cantSplit/>
        </w:trPr>
        <w:tc>
          <w:tcPr>
            <w:tcW w:w="794" w:type="dxa"/>
          </w:tcPr>
          <w:p w14:paraId="245197D0" w14:textId="77777777" w:rsidR="00AE071F" w:rsidRPr="0034316E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39C965" w14:textId="77777777" w:rsidR="00AE071F" w:rsidRPr="0034316E" w:rsidRDefault="00AE071F" w:rsidP="00AE071F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059CC4F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31C1C16" w14:textId="77777777" w:rsidTr="00AE071F">
        <w:trPr>
          <w:cantSplit/>
        </w:trPr>
        <w:tc>
          <w:tcPr>
            <w:tcW w:w="794" w:type="dxa"/>
          </w:tcPr>
          <w:p w14:paraId="6FFFE75C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5BAD82" w14:textId="49C1393E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CB4D904" w14:textId="77777777" w:rsidTr="00AE071F">
        <w:trPr>
          <w:cantSplit/>
        </w:trPr>
        <w:tc>
          <w:tcPr>
            <w:tcW w:w="794" w:type="dxa"/>
            <w:vAlign w:val="center"/>
          </w:tcPr>
          <w:p w14:paraId="086E32E4" w14:textId="77777777" w:rsidR="00DA6CEC" w:rsidRPr="0034316E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62F3945" w14:textId="2BD3E0B1" w:rsidR="00DA6CEC" w:rsidRPr="0034316E" w:rsidRDefault="00EB036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کدام‌یک از ویژگی‌های زیر در طبقه‌بندی کالاهای خطرناک حمل‌ونقلی لحاظ نمی‌شود؟</w:t>
            </w:r>
          </w:p>
        </w:tc>
      </w:tr>
      <w:tr w:rsidR="0034316E" w:rsidRPr="0034316E" w14:paraId="0573A5A4" w14:textId="77777777" w:rsidTr="00AE071F">
        <w:trPr>
          <w:cantSplit/>
        </w:trPr>
        <w:tc>
          <w:tcPr>
            <w:tcW w:w="794" w:type="dxa"/>
          </w:tcPr>
          <w:p w14:paraId="50F65D32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6232D7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451641" w14:textId="01733500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واکنش‌پذ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ش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</w:p>
        </w:tc>
      </w:tr>
      <w:tr w:rsidR="0034316E" w:rsidRPr="0034316E" w14:paraId="7508B61A" w14:textId="77777777" w:rsidTr="00AE071F">
        <w:trPr>
          <w:cantSplit/>
        </w:trPr>
        <w:tc>
          <w:tcPr>
            <w:tcW w:w="794" w:type="dxa"/>
          </w:tcPr>
          <w:p w14:paraId="40A638E1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E0E156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3172AA" w14:textId="16C72080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وزن ناخالص</w:t>
            </w:r>
          </w:p>
        </w:tc>
      </w:tr>
      <w:tr w:rsidR="0034316E" w:rsidRPr="0034316E" w14:paraId="4E185A7D" w14:textId="77777777" w:rsidTr="00AE071F">
        <w:trPr>
          <w:cantSplit/>
        </w:trPr>
        <w:tc>
          <w:tcPr>
            <w:tcW w:w="794" w:type="dxa"/>
          </w:tcPr>
          <w:p w14:paraId="6A3EF52F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510217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C9E30E" w14:textId="70A7E8B0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قابل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نشت</w:t>
            </w:r>
          </w:p>
        </w:tc>
      </w:tr>
      <w:tr w:rsidR="0034316E" w:rsidRPr="0034316E" w14:paraId="4B93D62C" w14:textId="77777777" w:rsidTr="00AE071F">
        <w:trPr>
          <w:cantSplit/>
        </w:trPr>
        <w:tc>
          <w:tcPr>
            <w:tcW w:w="794" w:type="dxa"/>
          </w:tcPr>
          <w:p w14:paraId="1754556A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5D7B7B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56EB76" w14:textId="7852C895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استنشاق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4F83DAB0" w14:textId="77777777" w:rsidTr="00AE071F">
        <w:trPr>
          <w:cantSplit/>
        </w:trPr>
        <w:tc>
          <w:tcPr>
            <w:tcW w:w="794" w:type="dxa"/>
          </w:tcPr>
          <w:p w14:paraId="018C3AB1" w14:textId="77777777" w:rsidR="00A83656" w:rsidRPr="0034316E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B45092" w14:textId="77777777" w:rsidR="00A83656" w:rsidRPr="0034316E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0697BAA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8A73979" w14:textId="77777777" w:rsidTr="00AE071F">
        <w:trPr>
          <w:cantSplit/>
        </w:trPr>
        <w:tc>
          <w:tcPr>
            <w:tcW w:w="794" w:type="dxa"/>
          </w:tcPr>
          <w:p w14:paraId="39B9E78C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F4C7F1" w14:textId="5270D4A5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2659612C" w14:textId="77777777" w:rsidTr="00AE071F">
        <w:trPr>
          <w:cantSplit/>
        </w:trPr>
        <w:tc>
          <w:tcPr>
            <w:tcW w:w="794" w:type="dxa"/>
          </w:tcPr>
          <w:p w14:paraId="7254B763" w14:textId="77777777" w:rsidR="00DA6CEC" w:rsidRPr="0034316E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6D425F92" w14:textId="73197FDF" w:rsidR="00DA6CEC" w:rsidRPr="0034316E" w:rsidRDefault="00EB036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 نوع از مواد، در صورت تماس با پوست، باعث سوختگی شیمیایی شدید می‌شوند؟</w:t>
            </w:r>
          </w:p>
        </w:tc>
      </w:tr>
      <w:tr w:rsidR="0034316E" w:rsidRPr="0034316E" w14:paraId="543A3997" w14:textId="77777777" w:rsidTr="00AE071F">
        <w:trPr>
          <w:cantSplit/>
        </w:trPr>
        <w:tc>
          <w:tcPr>
            <w:tcW w:w="794" w:type="dxa"/>
          </w:tcPr>
          <w:p w14:paraId="4DF195A6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06D1C7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AA9C47" w14:textId="338C4D9E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الکل‌ها</w:t>
            </w:r>
          </w:p>
        </w:tc>
      </w:tr>
      <w:tr w:rsidR="0034316E" w:rsidRPr="0034316E" w14:paraId="03A3AB8E" w14:textId="77777777" w:rsidTr="000D2F95">
        <w:trPr>
          <w:cantSplit/>
        </w:trPr>
        <w:tc>
          <w:tcPr>
            <w:tcW w:w="794" w:type="dxa"/>
          </w:tcPr>
          <w:p w14:paraId="58C041FA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AFF1C7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  <w:shd w:val="clear" w:color="auto" w:fill="auto"/>
          </w:tcPr>
          <w:p w14:paraId="12DB56F5" w14:textId="3C92266E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قل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اها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قو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565CD63E" w14:textId="77777777" w:rsidTr="00AE071F">
        <w:trPr>
          <w:cantSplit/>
        </w:trPr>
        <w:tc>
          <w:tcPr>
            <w:tcW w:w="794" w:type="dxa"/>
          </w:tcPr>
          <w:p w14:paraId="38F9230E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C299F7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997650" w14:textId="1B96A023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ه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دروکربن‌ها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سبک</w:t>
            </w:r>
          </w:p>
        </w:tc>
      </w:tr>
      <w:tr w:rsidR="0034316E" w:rsidRPr="0034316E" w14:paraId="2CC34F7E" w14:textId="77777777" w:rsidTr="00AE071F">
        <w:trPr>
          <w:cantSplit/>
        </w:trPr>
        <w:tc>
          <w:tcPr>
            <w:tcW w:w="794" w:type="dxa"/>
          </w:tcPr>
          <w:p w14:paraId="4293FA0A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EC3297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5DA658" w14:textId="168554F4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خنث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781DE422" w14:textId="77777777" w:rsidTr="00AE071F">
        <w:trPr>
          <w:cantSplit/>
        </w:trPr>
        <w:tc>
          <w:tcPr>
            <w:tcW w:w="794" w:type="dxa"/>
          </w:tcPr>
          <w:p w14:paraId="5BCD603A" w14:textId="77777777" w:rsidR="00A83656" w:rsidRPr="0034316E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F16789" w14:textId="77777777" w:rsidR="00A83656" w:rsidRPr="0034316E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DC5E5D0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2560204" w14:textId="77777777" w:rsidTr="00C27E3C">
        <w:trPr>
          <w:cantSplit/>
        </w:trPr>
        <w:tc>
          <w:tcPr>
            <w:tcW w:w="794" w:type="dxa"/>
          </w:tcPr>
          <w:p w14:paraId="1C0E20F9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13C413" w14:textId="41868541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BC13C00" w14:textId="77777777" w:rsidTr="00C27E3C">
        <w:trPr>
          <w:cantSplit/>
        </w:trPr>
        <w:tc>
          <w:tcPr>
            <w:tcW w:w="794" w:type="dxa"/>
          </w:tcPr>
          <w:p w14:paraId="7898299E" w14:textId="77777777" w:rsidR="00DA6CEC" w:rsidRPr="0034316E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53B3732" w14:textId="3F3BF183" w:rsidR="00DA6CEC" w:rsidRPr="0034316E" w:rsidRDefault="00EB036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واکنش‌پذ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ر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کدام عنصر با آب باعث آزاد شدن گاز ه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دروژن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و احتمال انفجار م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شود؟</w:t>
            </w:r>
          </w:p>
        </w:tc>
      </w:tr>
      <w:tr w:rsidR="0034316E" w:rsidRPr="0034316E" w14:paraId="3BCF8670" w14:textId="77777777" w:rsidTr="00C27E3C">
        <w:trPr>
          <w:cantSplit/>
        </w:trPr>
        <w:tc>
          <w:tcPr>
            <w:tcW w:w="794" w:type="dxa"/>
          </w:tcPr>
          <w:p w14:paraId="4F27B23C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ED8768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7071ED" w14:textId="5422BA99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آهن</w:t>
            </w:r>
          </w:p>
        </w:tc>
      </w:tr>
      <w:tr w:rsidR="0034316E" w:rsidRPr="0034316E" w14:paraId="45DE8D8A" w14:textId="77777777" w:rsidTr="00C27E3C">
        <w:trPr>
          <w:cantSplit/>
        </w:trPr>
        <w:tc>
          <w:tcPr>
            <w:tcW w:w="794" w:type="dxa"/>
          </w:tcPr>
          <w:p w14:paraId="23653B8C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AA40EC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89A07D" w14:textId="004322AC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کلس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</w:t>
            </w:r>
          </w:p>
        </w:tc>
      </w:tr>
      <w:tr w:rsidR="0034316E" w:rsidRPr="0034316E" w14:paraId="55152661" w14:textId="77777777" w:rsidTr="00C27E3C">
        <w:trPr>
          <w:cantSplit/>
        </w:trPr>
        <w:tc>
          <w:tcPr>
            <w:tcW w:w="794" w:type="dxa"/>
          </w:tcPr>
          <w:p w14:paraId="05E8AE78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79E212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E2BA62" w14:textId="40166447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</w:t>
            </w:r>
          </w:p>
        </w:tc>
      </w:tr>
      <w:tr w:rsidR="0034316E" w:rsidRPr="0034316E" w14:paraId="1AF500D4" w14:textId="77777777" w:rsidTr="00C27E3C">
        <w:trPr>
          <w:cantSplit/>
        </w:trPr>
        <w:tc>
          <w:tcPr>
            <w:tcW w:w="794" w:type="dxa"/>
          </w:tcPr>
          <w:p w14:paraId="276E3CD8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20E9A2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AFCA69" w14:textId="5BD67367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مس</w:t>
            </w:r>
          </w:p>
        </w:tc>
      </w:tr>
      <w:tr w:rsidR="00A83656" w:rsidRPr="0034316E" w14:paraId="7893EB72" w14:textId="77777777" w:rsidTr="00C27E3C">
        <w:trPr>
          <w:cantSplit/>
        </w:trPr>
        <w:tc>
          <w:tcPr>
            <w:tcW w:w="794" w:type="dxa"/>
          </w:tcPr>
          <w:p w14:paraId="442D80F5" w14:textId="77777777" w:rsidR="00A83656" w:rsidRPr="0034316E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B91CD5" w14:textId="77777777" w:rsidR="00A83656" w:rsidRPr="0034316E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DBC6CF9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A0F67E6" w14:textId="77777777" w:rsidTr="00C27E3C">
        <w:trPr>
          <w:cantSplit/>
        </w:trPr>
        <w:tc>
          <w:tcPr>
            <w:tcW w:w="794" w:type="dxa"/>
          </w:tcPr>
          <w:p w14:paraId="20AD7057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BB71F4" w14:textId="4C8C24CB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62385A5D" w14:textId="77777777" w:rsidTr="00C27E3C">
        <w:trPr>
          <w:cantSplit/>
        </w:trPr>
        <w:tc>
          <w:tcPr>
            <w:tcW w:w="794" w:type="dxa"/>
          </w:tcPr>
          <w:p w14:paraId="0C119642" w14:textId="77777777" w:rsidR="00DA6CEC" w:rsidRPr="0034316E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2E327ED4" w14:textId="6B4BE9AD" w:rsidR="00DA6CEC" w:rsidRPr="0034316E" w:rsidRDefault="00EB036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کدام‌یک از موارد زیر جزء کلاس‌های رسمی کالاهای خطرناک است؟</w:t>
            </w:r>
          </w:p>
        </w:tc>
      </w:tr>
      <w:tr w:rsidR="0034316E" w:rsidRPr="0034316E" w14:paraId="71DCFAD4" w14:textId="77777777" w:rsidTr="00C27E3C">
        <w:trPr>
          <w:cantSplit/>
        </w:trPr>
        <w:tc>
          <w:tcPr>
            <w:tcW w:w="794" w:type="dxa"/>
          </w:tcPr>
          <w:p w14:paraId="26EF8957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748321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D76F7D" w14:textId="025C1F83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کلاس رنگ</w:t>
            </w:r>
          </w:p>
        </w:tc>
      </w:tr>
      <w:tr w:rsidR="0034316E" w:rsidRPr="0034316E" w14:paraId="677D223D" w14:textId="77777777" w:rsidTr="00C27E3C">
        <w:trPr>
          <w:cantSplit/>
        </w:trPr>
        <w:tc>
          <w:tcPr>
            <w:tcW w:w="794" w:type="dxa"/>
          </w:tcPr>
          <w:p w14:paraId="458F90D9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FB4BC29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A336E1" w14:textId="397DA30D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کلاس خورندگ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7C56F2D7" w14:textId="77777777" w:rsidTr="00C27E3C">
        <w:trPr>
          <w:cantSplit/>
        </w:trPr>
        <w:tc>
          <w:tcPr>
            <w:tcW w:w="794" w:type="dxa"/>
          </w:tcPr>
          <w:p w14:paraId="46976975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B58B8A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B70567" w14:textId="7F788740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کلاس چگال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29C6C87E" w14:textId="77777777" w:rsidTr="00C27E3C">
        <w:trPr>
          <w:cantSplit/>
        </w:trPr>
        <w:tc>
          <w:tcPr>
            <w:tcW w:w="794" w:type="dxa"/>
          </w:tcPr>
          <w:p w14:paraId="2EAF2BAD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2B5235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FD843C" w14:textId="036B306C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کلاس رسانا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</w:p>
        </w:tc>
      </w:tr>
      <w:tr w:rsidR="00A83656" w:rsidRPr="0034316E" w14:paraId="66FA6544" w14:textId="77777777" w:rsidTr="00C27E3C">
        <w:trPr>
          <w:cantSplit/>
        </w:trPr>
        <w:tc>
          <w:tcPr>
            <w:tcW w:w="794" w:type="dxa"/>
          </w:tcPr>
          <w:p w14:paraId="4A064351" w14:textId="77777777" w:rsidR="00A83656" w:rsidRPr="0034316E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516772" w14:textId="77777777" w:rsidR="00A83656" w:rsidRPr="0034316E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F0BCE6D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34316E" w:rsidRPr="0034316E" w14:paraId="429C707D" w14:textId="77777777" w:rsidTr="00C27E3C">
        <w:trPr>
          <w:cantSplit/>
        </w:trPr>
        <w:tc>
          <w:tcPr>
            <w:tcW w:w="830" w:type="dxa"/>
          </w:tcPr>
          <w:p w14:paraId="72FAF493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85A876" w14:textId="51F229F5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75584F3" w14:textId="77777777" w:rsidTr="00C27E3C">
        <w:trPr>
          <w:cantSplit/>
        </w:trPr>
        <w:tc>
          <w:tcPr>
            <w:tcW w:w="830" w:type="dxa"/>
          </w:tcPr>
          <w:p w14:paraId="0694390A" w14:textId="77777777" w:rsidR="00DA6CEC" w:rsidRPr="0034316E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2B49BFF3" w14:textId="6F93FA59" w:rsidR="00DA6CEC" w:rsidRPr="0034316E" w:rsidRDefault="00EB036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کدام‌یک از علائم زیر برای نمایش مواد قابل اشتعال به کار می‌رود؟</w:t>
            </w:r>
          </w:p>
        </w:tc>
      </w:tr>
      <w:tr w:rsidR="0034316E" w:rsidRPr="0034316E" w14:paraId="47BF2FEE" w14:textId="77777777" w:rsidTr="00C27E3C">
        <w:trPr>
          <w:cantSplit/>
        </w:trPr>
        <w:tc>
          <w:tcPr>
            <w:tcW w:w="830" w:type="dxa"/>
          </w:tcPr>
          <w:p w14:paraId="36DA368B" w14:textId="77777777" w:rsidR="00EB036C" w:rsidRPr="0034316E" w:rsidRDefault="00EB036C" w:rsidP="00EB036C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6B4B49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3412B9" w14:textId="25C0B2D6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جمجمه و استخوان</w:t>
            </w:r>
          </w:p>
        </w:tc>
      </w:tr>
      <w:tr w:rsidR="0034316E" w:rsidRPr="0034316E" w14:paraId="692B2AAF" w14:textId="77777777" w:rsidTr="00C27E3C">
        <w:trPr>
          <w:cantSplit/>
        </w:trPr>
        <w:tc>
          <w:tcPr>
            <w:tcW w:w="830" w:type="dxa"/>
          </w:tcPr>
          <w:p w14:paraId="0C9E8685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9B539D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E389D3" w14:textId="62396798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شعله</w:t>
            </w:r>
          </w:p>
        </w:tc>
      </w:tr>
      <w:tr w:rsidR="0034316E" w:rsidRPr="0034316E" w14:paraId="216C0AF3" w14:textId="77777777" w:rsidTr="00C27E3C">
        <w:trPr>
          <w:cantSplit/>
        </w:trPr>
        <w:tc>
          <w:tcPr>
            <w:tcW w:w="830" w:type="dxa"/>
          </w:tcPr>
          <w:p w14:paraId="38115CE8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260840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173C2C" w14:textId="74C598CB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ره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 شعله</w:t>
            </w:r>
          </w:p>
        </w:tc>
      </w:tr>
      <w:tr w:rsidR="0034316E" w:rsidRPr="0034316E" w14:paraId="4DD77169" w14:textId="77777777" w:rsidTr="00C27E3C">
        <w:trPr>
          <w:cantSplit/>
        </w:trPr>
        <w:tc>
          <w:tcPr>
            <w:tcW w:w="830" w:type="dxa"/>
          </w:tcPr>
          <w:p w14:paraId="48ECD123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2002C8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178F0B" w14:textId="157A2E30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گاز تحت فشار</w:t>
            </w:r>
          </w:p>
        </w:tc>
      </w:tr>
      <w:tr w:rsidR="0034316E" w:rsidRPr="0034316E" w14:paraId="1CD1B5EE" w14:textId="77777777" w:rsidTr="00C27E3C">
        <w:trPr>
          <w:cantSplit/>
        </w:trPr>
        <w:tc>
          <w:tcPr>
            <w:tcW w:w="830" w:type="dxa"/>
          </w:tcPr>
          <w:p w14:paraId="5D26AFDF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035D8FA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43D2D66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34316E" w:rsidRPr="0034316E" w14:paraId="57E2CD6C" w14:textId="77777777" w:rsidTr="00C27E3C">
        <w:trPr>
          <w:cantSplit/>
        </w:trPr>
        <w:tc>
          <w:tcPr>
            <w:tcW w:w="830" w:type="dxa"/>
          </w:tcPr>
          <w:p w14:paraId="2A0375E7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CEDC35" w14:textId="0FA4DDBF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7E512540" w14:textId="77777777" w:rsidTr="00C27E3C">
        <w:trPr>
          <w:cantSplit/>
        </w:trPr>
        <w:tc>
          <w:tcPr>
            <w:tcW w:w="830" w:type="dxa"/>
          </w:tcPr>
          <w:p w14:paraId="32EF7EDA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0C42EB7F" w14:textId="0C68D6DE" w:rsidR="00DA6CEC" w:rsidRPr="0034316E" w:rsidRDefault="00EB036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ماده‌ای که در اثر تماس با اکسیژن هوا به‌شدت واکنش نشان می‌دهد، در کدام دسته قرار می‌گیرد؟</w:t>
            </w:r>
          </w:p>
        </w:tc>
      </w:tr>
      <w:tr w:rsidR="0034316E" w:rsidRPr="0034316E" w14:paraId="6997AA6B" w14:textId="77777777" w:rsidTr="00C27E3C">
        <w:trPr>
          <w:cantSplit/>
        </w:trPr>
        <w:tc>
          <w:tcPr>
            <w:tcW w:w="830" w:type="dxa"/>
          </w:tcPr>
          <w:p w14:paraId="0A0EF859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5A179D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48E576" w14:textId="185527A5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پا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دار</w:t>
            </w:r>
          </w:p>
        </w:tc>
      </w:tr>
      <w:tr w:rsidR="0034316E" w:rsidRPr="0034316E" w14:paraId="21E1FF24" w14:textId="77777777" w:rsidTr="00C27E3C">
        <w:trPr>
          <w:cantSplit/>
        </w:trPr>
        <w:tc>
          <w:tcPr>
            <w:tcW w:w="830" w:type="dxa"/>
          </w:tcPr>
          <w:p w14:paraId="7A71C0CE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FE9B4A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985AD8" w14:textId="7F687E83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اکس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دکننده</w:t>
            </w:r>
          </w:p>
        </w:tc>
      </w:tr>
      <w:tr w:rsidR="0034316E" w:rsidRPr="0034316E" w14:paraId="3B1722A5" w14:textId="77777777" w:rsidTr="00C27E3C">
        <w:trPr>
          <w:cantSplit/>
        </w:trPr>
        <w:tc>
          <w:tcPr>
            <w:tcW w:w="830" w:type="dxa"/>
          </w:tcPr>
          <w:p w14:paraId="7605C66A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99D581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A09F96" w14:textId="392C5FD9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خودواکنش‌دهنده</w:t>
            </w:r>
          </w:p>
        </w:tc>
      </w:tr>
      <w:tr w:rsidR="0034316E" w:rsidRPr="0034316E" w14:paraId="1E90A247" w14:textId="77777777" w:rsidTr="00C27E3C">
        <w:trPr>
          <w:cantSplit/>
        </w:trPr>
        <w:tc>
          <w:tcPr>
            <w:tcW w:w="830" w:type="dxa"/>
          </w:tcPr>
          <w:p w14:paraId="0198F607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23151A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ED66E1" w14:textId="335960B0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قابل اشتعال</w:t>
            </w:r>
          </w:p>
        </w:tc>
      </w:tr>
      <w:tr w:rsidR="0034316E" w:rsidRPr="0034316E" w14:paraId="596340CA" w14:textId="77777777" w:rsidTr="00C27E3C">
        <w:trPr>
          <w:cantSplit/>
        </w:trPr>
        <w:tc>
          <w:tcPr>
            <w:tcW w:w="830" w:type="dxa"/>
          </w:tcPr>
          <w:p w14:paraId="2DAE3DC8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850025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FB96BCF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94041C8" w14:textId="77777777" w:rsidTr="00C27E3C">
        <w:trPr>
          <w:cantSplit/>
        </w:trPr>
        <w:tc>
          <w:tcPr>
            <w:tcW w:w="794" w:type="dxa"/>
          </w:tcPr>
          <w:p w14:paraId="1769C9A8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69E342" w14:textId="7D3F473B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18511AAA" w14:textId="77777777" w:rsidTr="00C27E3C">
        <w:trPr>
          <w:cantSplit/>
        </w:trPr>
        <w:tc>
          <w:tcPr>
            <w:tcW w:w="794" w:type="dxa"/>
          </w:tcPr>
          <w:p w14:paraId="0128513A" w14:textId="77777777" w:rsidR="00C27E3C" w:rsidRPr="0034316E" w:rsidRDefault="00C27E3C" w:rsidP="00C27E3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3C86BEC3" w14:textId="657A18E5" w:rsidR="00C27E3C" w:rsidRPr="0034316E" w:rsidRDefault="00EB036C" w:rsidP="00C27E3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اصطلاح</w:t>
            </w:r>
            <w:r w:rsidRPr="0034316E">
              <w:rPr>
                <w:rFonts w:cs="B Nazanin"/>
                <w:color w:val="000000" w:themeColor="text1"/>
                <w:sz w:val="28"/>
                <w:szCs w:val="28"/>
              </w:rPr>
              <w:t xml:space="preserve"> "LD50" </w:t>
            </w: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در ارزیابی مواد سمی به چه معناست؟</w:t>
            </w:r>
          </w:p>
        </w:tc>
      </w:tr>
      <w:tr w:rsidR="0034316E" w:rsidRPr="0034316E" w14:paraId="55029BC1" w14:textId="77777777" w:rsidTr="00C27E3C">
        <w:trPr>
          <w:cantSplit/>
        </w:trPr>
        <w:tc>
          <w:tcPr>
            <w:tcW w:w="794" w:type="dxa"/>
          </w:tcPr>
          <w:p w14:paraId="7A78B27D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364513C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8D2CF6" w14:textId="602B7D8F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دما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که در آن ۵۰</w:t>
            </w:r>
            <w:r w:rsidRPr="0034316E">
              <w:rPr>
                <w:rFonts w:cs="Times New Roman" w:hint="cs"/>
                <w:color w:val="000000" w:themeColor="text1"/>
                <w:rtl/>
              </w:rPr>
              <w:t>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ماده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تبخی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</w:t>
            </w:r>
            <w:r w:rsidRPr="0034316E">
              <w:rPr>
                <w:rFonts w:cs="B Nazanin" w:hint="cs"/>
                <w:color w:val="000000" w:themeColor="text1"/>
                <w:rtl/>
              </w:rPr>
              <w:t>ی‌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شود</w:t>
            </w:r>
          </w:p>
        </w:tc>
      </w:tr>
      <w:tr w:rsidR="0034316E" w:rsidRPr="0034316E" w14:paraId="7C1B9D8B" w14:textId="77777777" w:rsidTr="00C27E3C">
        <w:trPr>
          <w:cantSplit/>
        </w:trPr>
        <w:tc>
          <w:tcPr>
            <w:tcW w:w="794" w:type="dxa"/>
          </w:tcPr>
          <w:p w14:paraId="601E1267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B4EAB5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9D142B" w14:textId="718FDF5F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مقدار ماده‌ا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که در ۵۰</w:t>
            </w:r>
            <w:r w:rsidRPr="0034316E">
              <w:rPr>
                <w:rFonts w:cs="Times New Roman" w:hint="cs"/>
                <w:color w:val="000000" w:themeColor="text1"/>
                <w:rtl/>
              </w:rPr>
              <w:t>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آزمای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ش‌ها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باعث آتش‌سوز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</w:t>
            </w:r>
            <w:r w:rsidRPr="0034316E">
              <w:rPr>
                <w:rFonts w:cs="B Nazanin" w:hint="cs"/>
                <w:color w:val="000000" w:themeColor="text1"/>
                <w:rtl/>
              </w:rPr>
              <w:t>ی‌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شود</w:t>
            </w:r>
          </w:p>
        </w:tc>
      </w:tr>
      <w:tr w:rsidR="0034316E" w:rsidRPr="0034316E" w14:paraId="7DF7E555" w14:textId="77777777" w:rsidTr="00C27E3C">
        <w:trPr>
          <w:cantSplit/>
        </w:trPr>
        <w:tc>
          <w:tcPr>
            <w:tcW w:w="794" w:type="dxa"/>
          </w:tcPr>
          <w:p w14:paraId="4A77DB3A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22121D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DDEC3" w14:textId="5769B3AD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دوز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از ماده که باعث مرگ ۵۰</w:t>
            </w:r>
            <w:r w:rsidRPr="0034316E">
              <w:rPr>
                <w:rFonts w:cs="Times New Roman" w:hint="cs"/>
                <w:color w:val="000000" w:themeColor="text1"/>
                <w:rtl/>
              </w:rPr>
              <w:t>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نمونه‌های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آزما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</w:t>
            </w:r>
            <w:r w:rsidRPr="0034316E">
              <w:rPr>
                <w:rFonts w:cs="B Nazanin" w:hint="cs"/>
                <w:color w:val="000000" w:themeColor="text1"/>
                <w:rtl/>
              </w:rPr>
              <w:t>ی‌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شود</w:t>
            </w:r>
          </w:p>
        </w:tc>
      </w:tr>
      <w:tr w:rsidR="0034316E" w:rsidRPr="0034316E" w14:paraId="3FA838C5" w14:textId="77777777" w:rsidTr="00C27E3C">
        <w:trPr>
          <w:cantSplit/>
        </w:trPr>
        <w:tc>
          <w:tcPr>
            <w:tcW w:w="794" w:type="dxa"/>
          </w:tcPr>
          <w:p w14:paraId="2A25EFE2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706A46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A9C99C" w14:textId="7C3CA147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زان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نشت ۵۰</w:t>
            </w:r>
            <w:r w:rsidRPr="0034316E">
              <w:rPr>
                <w:rFonts w:cs="Times New Roman" w:hint="cs"/>
                <w:color w:val="000000" w:themeColor="text1"/>
                <w:rtl/>
              </w:rPr>
              <w:t>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از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ماده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در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ط</w:t>
            </w:r>
          </w:p>
        </w:tc>
      </w:tr>
      <w:tr w:rsidR="00C27E3C" w:rsidRPr="0034316E" w14:paraId="5A399EE9" w14:textId="77777777" w:rsidTr="00C27E3C">
        <w:trPr>
          <w:cantSplit/>
        </w:trPr>
        <w:tc>
          <w:tcPr>
            <w:tcW w:w="794" w:type="dxa"/>
          </w:tcPr>
          <w:p w14:paraId="3396A1E7" w14:textId="77777777" w:rsidR="00C27E3C" w:rsidRPr="0034316E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CDE792" w14:textId="77777777" w:rsidR="00C27E3C" w:rsidRPr="0034316E" w:rsidRDefault="00C27E3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F92266F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7540512" w14:textId="77777777" w:rsidTr="00C27E3C">
        <w:trPr>
          <w:cantSplit/>
        </w:trPr>
        <w:tc>
          <w:tcPr>
            <w:tcW w:w="794" w:type="dxa"/>
          </w:tcPr>
          <w:p w14:paraId="54D96FB4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9F1E23" w14:textId="364EE204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60BB73BA" w14:textId="77777777" w:rsidTr="00C27E3C">
        <w:trPr>
          <w:cantSplit/>
        </w:trPr>
        <w:tc>
          <w:tcPr>
            <w:tcW w:w="794" w:type="dxa"/>
          </w:tcPr>
          <w:p w14:paraId="4D537402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3FA96604" w14:textId="0E23CB27" w:rsidR="00DA6CEC" w:rsidRPr="0034316E" w:rsidRDefault="00EB036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کدام‌یک از مواد زیر نمونه‌ای از مواد رادیواکتیو محسوب می‌شود؟</w:t>
            </w:r>
          </w:p>
        </w:tc>
      </w:tr>
      <w:tr w:rsidR="0034316E" w:rsidRPr="0034316E" w14:paraId="3195C424" w14:textId="77777777" w:rsidTr="00C27E3C">
        <w:trPr>
          <w:cantSplit/>
        </w:trPr>
        <w:tc>
          <w:tcPr>
            <w:tcW w:w="794" w:type="dxa"/>
          </w:tcPr>
          <w:p w14:paraId="1253A354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AD918D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B5A55C" w14:textId="7FFA9A50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آلوم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ن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وم</w:t>
            </w:r>
          </w:p>
        </w:tc>
      </w:tr>
      <w:tr w:rsidR="0034316E" w:rsidRPr="0034316E" w14:paraId="4E0B8397" w14:textId="77777777" w:rsidTr="00C27E3C">
        <w:trPr>
          <w:cantSplit/>
        </w:trPr>
        <w:tc>
          <w:tcPr>
            <w:tcW w:w="794" w:type="dxa"/>
          </w:tcPr>
          <w:p w14:paraId="59926D85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1807C5A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2F7E43" w14:textId="4ECF424B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</w:t>
            </w:r>
          </w:p>
        </w:tc>
      </w:tr>
      <w:tr w:rsidR="0034316E" w:rsidRPr="0034316E" w14:paraId="60817D38" w14:textId="77777777" w:rsidTr="00C27E3C">
        <w:trPr>
          <w:cantSplit/>
        </w:trPr>
        <w:tc>
          <w:tcPr>
            <w:tcW w:w="794" w:type="dxa"/>
          </w:tcPr>
          <w:p w14:paraId="2AC41AFD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4C1B4D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C02613" w14:textId="24796AA1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اوران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وم</w:t>
            </w:r>
          </w:p>
        </w:tc>
      </w:tr>
      <w:tr w:rsidR="0034316E" w:rsidRPr="0034316E" w14:paraId="1413517A" w14:textId="77777777" w:rsidTr="00C27E3C">
        <w:trPr>
          <w:cantSplit/>
        </w:trPr>
        <w:tc>
          <w:tcPr>
            <w:tcW w:w="794" w:type="dxa"/>
          </w:tcPr>
          <w:p w14:paraId="62ADB0C6" w14:textId="77777777" w:rsidR="00EB036C" w:rsidRPr="0034316E" w:rsidRDefault="00EB036C" w:rsidP="00EB0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637731" w14:textId="77777777" w:rsidR="00EB036C" w:rsidRPr="0034316E" w:rsidRDefault="00EB036C" w:rsidP="00EB0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EE075C8" w14:textId="4388301B" w:rsidR="00EB036C" w:rsidRPr="0034316E" w:rsidRDefault="00EB036C" w:rsidP="00EB03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من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</w:t>
            </w:r>
          </w:p>
        </w:tc>
      </w:tr>
      <w:tr w:rsidR="00A83656" w:rsidRPr="0034316E" w14:paraId="40699F9B" w14:textId="77777777" w:rsidTr="00C27E3C">
        <w:trPr>
          <w:cantSplit/>
        </w:trPr>
        <w:tc>
          <w:tcPr>
            <w:tcW w:w="794" w:type="dxa"/>
          </w:tcPr>
          <w:p w14:paraId="4429644D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F9B38B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F1CDB6C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093F755" w14:textId="77777777" w:rsidTr="00C27E3C">
        <w:trPr>
          <w:cantSplit/>
        </w:trPr>
        <w:tc>
          <w:tcPr>
            <w:tcW w:w="794" w:type="dxa"/>
          </w:tcPr>
          <w:p w14:paraId="011A8E1D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CA93C6" w14:textId="6B101C59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12FABCCA" w14:textId="77777777" w:rsidTr="00C27E3C">
        <w:trPr>
          <w:cantSplit/>
        </w:trPr>
        <w:tc>
          <w:tcPr>
            <w:tcW w:w="794" w:type="dxa"/>
          </w:tcPr>
          <w:p w14:paraId="27846C8B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53CDA333" w14:textId="7684A2F6" w:rsidR="00DA6CEC" w:rsidRPr="0034316E" w:rsidRDefault="0059473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نماد دایره با شعله نشان‌دهنده‌ی چیست؟</w:t>
            </w:r>
          </w:p>
        </w:tc>
      </w:tr>
      <w:tr w:rsidR="0034316E" w:rsidRPr="0034316E" w14:paraId="38EE7BF9" w14:textId="77777777" w:rsidTr="00C27E3C">
        <w:trPr>
          <w:cantSplit/>
        </w:trPr>
        <w:tc>
          <w:tcPr>
            <w:tcW w:w="794" w:type="dxa"/>
          </w:tcPr>
          <w:p w14:paraId="38293C05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F04CDB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C13A83" w14:textId="1545ADE2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سم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4259029A" w14:textId="77777777" w:rsidTr="00C27E3C">
        <w:trPr>
          <w:cantSplit/>
        </w:trPr>
        <w:tc>
          <w:tcPr>
            <w:tcW w:w="794" w:type="dxa"/>
          </w:tcPr>
          <w:p w14:paraId="3016C4C4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876DB7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88EF82" w14:textId="7B1AD2E2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اکس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دکننده</w:t>
            </w:r>
          </w:p>
        </w:tc>
      </w:tr>
      <w:tr w:rsidR="0034316E" w:rsidRPr="0034316E" w14:paraId="5ABB16F3" w14:textId="77777777" w:rsidTr="00C27E3C">
        <w:trPr>
          <w:cantSplit/>
        </w:trPr>
        <w:tc>
          <w:tcPr>
            <w:tcW w:w="794" w:type="dxa"/>
          </w:tcPr>
          <w:p w14:paraId="6BC5A682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91BDE5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2EA6A0" w14:textId="47331620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منفجره</w:t>
            </w:r>
          </w:p>
        </w:tc>
      </w:tr>
      <w:tr w:rsidR="0034316E" w:rsidRPr="0034316E" w14:paraId="11C9BF1C" w14:textId="77777777" w:rsidTr="00C27E3C">
        <w:trPr>
          <w:cantSplit/>
        </w:trPr>
        <w:tc>
          <w:tcPr>
            <w:tcW w:w="794" w:type="dxa"/>
          </w:tcPr>
          <w:p w14:paraId="566C456A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AFC4E2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20CF9D" w14:textId="0329B957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گاز تحت فشار</w:t>
            </w:r>
          </w:p>
        </w:tc>
      </w:tr>
      <w:tr w:rsidR="00A83656" w:rsidRPr="0034316E" w14:paraId="7B44E3F8" w14:textId="77777777" w:rsidTr="00C27E3C">
        <w:trPr>
          <w:cantSplit/>
        </w:trPr>
        <w:tc>
          <w:tcPr>
            <w:tcW w:w="794" w:type="dxa"/>
          </w:tcPr>
          <w:p w14:paraId="03B55F6E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AB2A9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CEA947C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2702F91" w14:textId="77777777" w:rsidTr="00C27E3C">
        <w:trPr>
          <w:cantSplit/>
        </w:trPr>
        <w:tc>
          <w:tcPr>
            <w:tcW w:w="794" w:type="dxa"/>
          </w:tcPr>
          <w:p w14:paraId="6E4F2865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CD923D" w14:textId="348F161B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637DD207" w14:textId="77777777" w:rsidTr="00C27E3C">
        <w:trPr>
          <w:cantSplit/>
        </w:trPr>
        <w:tc>
          <w:tcPr>
            <w:tcW w:w="794" w:type="dxa"/>
          </w:tcPr>
          <w:p w14:paraId="24DD7577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3C494F8E" w14:textId="7BF74D2A" w:rsidR="00DA6CEC" w:rsidRPr="0034316E" w:rsidRDefault="0059473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اصلی‌ترین روش طبقه‌بندی کالاهای خطرناک در حمل‌ونقل بین‌المللی چیست؟</w:t>
            </w:r>
          </w:p>
        </w:tc>
      </w:tr>
      <w:tr w:rsidR="0034316E" w:rsidRPr="0034316E" w14:paraId="228E8AC0" w14:textId="77777777" w:rsidTr="00C27E3C">
        <w:trPr>
          <w:cantSplit/>
        </w:trPr>
        <w:tc>
          <w:tcPr>
            <w:tcW w:w="794" w:type="dxa"/>
          </w:tcPr>
          <w:p w14:paraId="6CEF2F68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FA92F5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E48350" w14:textId="6208548D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بر اساس رنگ</w:t>
            </w:r>
          </w:p>
        </w:tc>
      </w:tr>
      <w:tr w:rsidR="0034316E" w:rsidRPr="0034316E" w14:paraId="7517DE6C" w14:textId="77777777" w:rsidTr="00C27E3C">
        <w:trPr>
          <w:cantSplit/>
        </w:trPr>
        <w:tc>
          <w:tcPr>
            <w:tcW w:w="794" w:type="dxa"/>
          </w:tcPr>
          <w:p w14:paraId="516DB6CC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0AA226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FB772E" w14:textId="6ACB86F6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بر اساس نقطه‌جوش</w:t>
            </w:r>
          </w:p>
        </w:tc>
      </w:tr>
      <w:tr w:rsidR="0034316E" w:rsidRPr="0034316E" w14:paraId="2EFE3A63" w14:textId="77777777" w:rsidTr="00C27E3C">
        <w:trPr>
          <w:cantSplit/>
        </w:trPr>
        <w:tc>
          <w:tcPr>
            <w:tcW w:w="794" w:type="dxa"/>
          </w:tcPr>
          <w:p w14:paraId="2FBCD6B6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85D928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E8D9F3" w14:textId="09E6B6BC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بر اساس کلاس خطر</w:t>
            </w:r>
          </w:p>
        </w:tc>
      </w:tr>
      <w:tr w:rsidR="0034316E" w:rsidRPr="0034316E" w14:paraId="3EE3BA3A" w14:textId="77777777" w:rsidTr="00C27E3C">
        <w:trPr>
          <w:cantSplit/>
        </w:trPr>
        <w:tc>
          <w:tcPr>
            <w:tcW w:w="794" w:type="dxa"/>
          </w:tcPr>
          <w:p w14:paraId="6A12AC39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65F2C0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1EAD1C" w14:textId="0EA72EAD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بر اساس وزن</w:t>
            </w:r>
          </w:p>
        </w:tc>
      </w:tr>
      <w:tr w:rsidR="00A83656" w:rsidRPr="0034316E" w14:paraId="25CD28E2" w14:textId="77777777" w:rsidTr="00C27E3C">
        <w:trPr>
          <w:cantSplit/>
        </w:trPr>
        <w:tc>
          <w:tcPr>
            <w:tcW w:w="794" w:type="dxa"/>
          </w:tcPr>
          <w:p w14:paraId="416C1F9B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0563A9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AA61B86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A2380C3" w14:textId="77777777" w:rsidTr="00C27E3C">
        <w:trPr>
          <w:cantSplit/>
        </w:trPr>
        <w:tc>
          <w:tcPr>
            <w:tcW w:w="794" w:type="dxa"/>
          </w:tcPr>
          <w:p w14:paraId="617AD113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B3A73C" w14:textId="3FF1F61D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590C828C" w14:textId="77777777" w:rsidTr="00C27E3C">
        <w:trPr>
          <w:cantSplit/>
        </w:trPr>
        <w:tc>
          <w:tcPr>
            <w:tcW w:w="794" w:type="dxa"/>
          </w:tcPr>
          <w:p w14:paraId="6F0F9C1E" w14:textId="77777777" w:rsidR="00C27E3C" w:rsidRPr="0034316E" w:rsidRDefault="00C27E3C" w:rsidP="00C27E3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24D34BB7" w14:textId="2906765B" w:rsidR="00C27E3C" w:rsidRPr="0034316E" w:rsidRDefault="00594735" w:rsidP="00C27E3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 عامل در طبقه‌بندی "خطر مزمن" برای سلامتی انسان موثر است؟</w:t>
            </w:r>
          </w:p>
        </w:tc>
      </w:tr>
      <w:tr w:rsidR="0034316E" w:rsidRPr="0034316E" w14:paraId="6B3203FD" w14:textId="77777777" w:rsidTr="00C27E3C">
        <w:trPr>
          <w:cantSplit/>
        </w:trPr>
        <w:tc>
          <w:tcPr>
            <w:tcW w:w="794" w:type="dxa"/>
          </w:tcPr>
          <w:p w14:paraId="4FF9113F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17764E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224EB4" w14:textId="79830173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انفجار فور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2FC5E03D" w14:textId="77777777" w:rsidTr="00C27E3C">
        <w:trPr>
          <w:cantSplit/>
        </w:trPr>
        <w:tc>
          <w:tcPr>
            <w:tcW w:w="794" w:type="dxa"/>
          </w:tcPr>
          <w:p w14:paraId="78CFEE61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BF8E79D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DA4CEC" w14:textId="4AB6ABDD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تحر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ک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موقت</w:t>
            </w:r>
          </w:p>
        </w:tc>
      </w:tr>
      <w:tr w:rsidR="0034316E" w:rsidRPr="0034316E" w14:paraId="1D045C26" w14:textId="77777777" w:rsidTr="00C27E3C">
        <w:trPr>
          <w:cantSplit/>
        </w:trPr>
        <w:tc>
          <w:tcPr>
            <w:tcW w:w="794" w:type="dxa"/>
          </w:tcPr>
          <w:p w14:paraId="55384A38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8419D0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DF27BD" w14:textId="0C6877DB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سرطان‌زا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</w:p>
        </w:tc>
      </w:tr>
      <w:tr w:rsidR="0034316E" w:rsidRPr="0034316E" w14:paraId="5B086713" w14:textId="77777777" w:rsidTr="00C27E3C">
        <w:trPr>
          <w:cantSplit/>
        </w:trPr>
        <w:tc>
          <w:tcPr>
            <w:tcW w:w="794" w:type="dxa"/>
          </w:tcPr>
          <w:p w14:paraId="4B4FD327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0646598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9A5DAC" w14:textId="16CF6401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خوردگ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سطح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C27E3C" w:rsidRPr="0034316E" w14:paraId="0017BC38" w14:textId="77777777" w:rsidTr="00C27E3C">
        <w:trPr>
          <w:cantSplit/>
        </w:trPr>
        <w:tc>
          <w:tcPr>
            <w:tcW w:w="794" w:type="dxa"/>
          </w:tcPr>
          <w:p w14:paraId="6C672AB4" w14:textId="77777777" w:rsidR="00C27E3C" w:rsidRPr="0034316E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DE1D52" w14:textId="77777777" w:rsidR="00C27E3C" w:rsidRPr="0034316E" w:rsidRDefault="00C27E3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99C5343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B772A81" w14:textId="77777777" w:rsidTr="00C27E3C">
        <w:trPr>
          <w:cantSplit/>
        </w:trPr>
        <w:tc>
          <w:tcPr>
            <w:tcW w:w="794" w:type="dxa"/>
          </w:tcPr>
          <w:p w14:paraId="6D32FD8A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359A8E" w14:textId="5C61E6F2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AFF2356" w14:textId="77777777" w:rsidTr="00C27E3C">
        <w:trPr>
          <w:cantSplit/>
        </w:trPr>
        <w:tc>
          <w:tcPr>
            <w:tcW w:w="794" w:type="dxa"/>
          </w:tcPr>
          <w:p w14:paraId="45A66670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7D55432D" w14:textId="4E32E4BD" w:rsidR="00DA6CEC" w:rsidRPr="0034316E" w:rsidRDefault="0059473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کدام‌یک از مواد زیر جزء کلاس ۴ کالاهای خطرناک است؟</w:t>
            </w:r>
          </w:p>
        </w:tc>
      </w:tr>
      <w:tr w:rsidR="0034316E" w:rsidRPr="0034316E" w14:paraId="7347BDE8" w14:textId="77777777" w:rsidTr="00C27E3C">
        <w:trPr>
          <w:cantSplit/>
        </w:trPr>
        <w:tc>
          <w:tcPr>
            <w:tcW w:w="794" w:type="dxa"/>
          </w:tcPr>
          <w:p w14:paraId="38FB7C2D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2D78D56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55DE8E" w14:textId="74A7012F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گازها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فشرده</w:t>
            </w:r>
          </w:p>
        </w:tc>
      </w:tr>
      <w:tr w:rsidR="0034316E" w:rsidRPr="0034316E" w14:paraId="1FC68BB7" w14:textId="77777777" w:rsidTr="00C27E3C">
        <w:trPr>
          <w:cantSplit/>
        </w:trPr>
        <w:tc>
          <w:tcPr>
            <w:tcW w:w="794" w:type="dxa"/>
          </w:tcPr>
          <w:p w14:paraId="224D62B2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D0126C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5F5EDA" w14:textId="37797E11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قابل احتراق خودبه‌خود</w:t>
            </w:r>
          </w:p>
        </w:tc>
      </w:tr>
      <w:tr w:rsidR="0034316E" w:rsidRPr="0034316E" w14:paraId="29C7E43E" w14:textId="77777777" w:rsidTr="00C27E3C">
        <w:trPr>
          <w:cantSplit/>
        </w:trPr>
        <w:tc>
          <w:tcPr>
            <w:tcW w:w="794" w:type="dxa"/>
          </w:tcPr>
          <w:p w14:paraId="1EEAC001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D4ACA6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F01E51" w14:textId="0FE0C33C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دها</w:t>
            </w:r>
          </w:p>
        </w:tc>
      </w:tr>
      <w:tr w:rsidR="0034316E" w:rsidRPr="0034316E" w14:paraId="69A5E4C0" w14:textId="77777777" w:rsidTr="00C27E3C">
        <w:trPr>
          <w:cantSplit/>
        </w:trPr>
        <w:tc>
          <w:tcPr>
            <w:tcW w:w="794" w:type="dxa"/>
          </w:tcPr>
          <w:p w14:paraId="748BD7B1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DE91D8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8DDEB6" w14:textId="6F66CEC5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خورنده</w:t>
            </w:r>
          </w:p>
        </w:tc>
      </w:tr>
      <w:tr w:rsidR="00A83656" w:rsidRPr="0034316E" w14:paraId="36121881" w14:textId="77777777" w:rsidTr="00C27E3C">
        <w:trPr>
          <w:cantSplit/>
        </w:trPr>
        <w:tc>
          <w:tcPr>
            <w:tcW w:w="794" w:type="dxa"/>
          </w:tcPr>
          <w:p w14:paraId="1C4584AD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FF9C0B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F42E3C7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C770527" w14:textId="77777777" w:rsidTr="00C27E3C">
        <w:trPr>
          <w:cantSplit/>
        </w:trPr>
        <w:tc>
          <w:tcPr>
            <w:tcW w:w="794" w:type="dxa"/>
          </w:tcPr>
          <w:p w14:paraId="74293E1A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40728A" w14:textId="3336B78A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308EB8BA" w14:textId="77777777" w:rsidTr="00C27E3C">
        <w:trPr>
          <w:cantSplit/>
        </w:trPr>
        <w:tc>
          <w:tcPr>
            <w:tcW w:w="794" w:type="dxa"/>
          </w:tcPr>
          <w:p w14:paraId="5D0D8E18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685C1B43" w14:textId="343AC0E6" w:rsidR="00DA6CEC" w:rsidRPr="0034316E" w:rsidRDefault="0059473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قرار گرفتن طولانی‌مدت در معرض چه موادی ممکن است باعث تغییرات ژنتیکی شود؟</w:t>
            </w:r>
          </w:p>
        </w:tc>
      </w:tr>
      <w:tr w:rsidR="0034316E" w:rsidRPr="0034316E" w14:paraId="662D3A6D" w14:textId="77777777" w:rsidTr="00C27E3C">
        <w:trPr>
          <w:cantSplit/>
        </w:trPr>
        <w:tc>
          <w:tcPr>
            <w:tcW w:w="794" w:type="dxa"/>
          </w:tcPr>
          <w:p w14:paraId="6E5173CF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D4CDE6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EBDA95" w14:textId="0DCC94F4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خورنده</w:t>
            </w:r>
          </w:p>
        </w:tc>
      </w:tr>
      <w:tr w:rsidR="0034316E" w:rsidRPr="0034316E" w14:paraId="0F36F44E" w14:textId="77777777" w:rsidTr="00C27E3C">
        <w:trPr>
          <w:cantSplit/>
        </w:trPr>
        <w:tc>
          <w:tcPr>
            <w:tcW w:w="794" w:type="dxa"/>
          </w:tcPr>
          <w:p w14:paraId="70275F8E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89C35F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18E5DD" w14:textId="6632F1D5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جهش‌زا</w:t>
            </w:r>
          </w:p>
        </w:tc>
      </w:tr>
      <w:tr w:rsidR="0034316E" w:rsidRPr="0034316E" w14:paraId="30F7A6AF" w14:textId="77777777" w:rsidTr="00C27E3C">
        <w:trPr>
          <w:cantSplit/>
        </w:trPr>
        <w:tc>
          <w:tcPr>
            <w:tcW w:w="794" w:type="dxa"/>
          </w:tcPr>
          <w:p w14:paraId="4A46FD79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76DA15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992A47" w14:textId="08E72CC7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آتش‌زا</w:t>
            </w:r>
          </w:p>
        </w:tc>
      </w:tr>
      <w:tr w:rsidR="0034316E" w:rsidRPr="0034316E" w14:paraId="1EB9CA15" w14:textId="77777777" w:rsidTr="00C27E3C">
        <w:trPr>
          <w:cantSplit/>
        </w:trPr>
        <w:tc>
          <w:tcPr>
            <w:tcW w:w="794" w:type="dxa"/>
          </w:tcPr>
          <w:p w14:paraId="27C24697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1ADF7A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FC363F" w14:textId="75E472B2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منفجره</w:t>
            </w:r>
          </w:p>
        </w:tc>
      </w:tr>
      <w:tr w:rsidR="00A83656" w:rsidRPr="0034316E" w14:paraId="7201F44C" w14:textId="77777777" w:rsidTr="00C27E3C">
        <w:trPr>
          <w:cantSplit/>
        </w:trPr>
        <w:tc>
          <w:tcPr>
            <w:tcW w:w="794" w:type="dxa"/>
          </w:tcPr>
          <w:p w14:paraId="588A4E23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E46BA2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0060EA1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58338E5" w14:textId="77777777" w:rsidTr="00AC72BE">
        <w:trPr>
          <w:cantSplit/>
        </w:trPr>
        <w:tc>
          <w:tcPr>
            <w:tcW w:w="794" w:type="dxa"/>
          </w:tcPr>
          <w:p w14:paraId="136C1C9E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92A2FB" w14:textId="14C598C5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2393F9C8" w14:textId="77777777" w:rsidTr="00AC72BE">
        <w:trPr>
          <w:cantSplit/>
        </w:trPr>
        <w:tc>
          <w:tcPr>
            <w:tcW w:w="794" w:type="dxa"/>
          </w:tcPr>
          <w:p w14:paraId="262A8E7F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02FF9F6E" w14:textId="2D5853B7" w:rsidR="00DA6CEC" w:rsidRPr="0034316E" w:rsidRDefault="0059473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کدام‌یک از گزینه‌ها نشان‌دهنده یک علامت هشدار برای گاز تحت فشار است؟</w:t>
            </w:r>
          </w:p>
        </w:tc>
      </w:tr>
      <w:tr w:rsidR="0034316E" w:rsidRPr="0034316E" w14:paraId="00B17A7A" w14:textId="77777777" w:rsidTr="00AC72BE">
        <w:trPr>
          <w:cantSplit/>
        </w:trPr>
        <w:tc>
          <w:tcPr>
            <w:tcW w:w="794" w:type="dxa"/>
          </w:tcPr>
          <w:p w14:paraId="7EE237AF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7F3719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71A41A" w14:textId="36CADD83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لندر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گاز</w:t>
            </w:r>
          </w:p>
        </w:tc>
      </w:tr>
      <w:tr w:rsidR="0034316E" w:rsidRPr="0034316E" w14:paraId="022586D7" w14:textId="77777777" w:rsidTr="00AC72BE">
        <w:trPr>
          <w:cantSplit/>
        </w:trPr>
        <w:tc>
          <w:tcPr>
            <w:tcW w:w="794" w:type="dxa"/>
          </w:tcPr>
          <w:p w14:paraId="33B445B4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E2EAC0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549D5C" w14:textId="3028B8A7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شعله</w:t>
            </w:r>
          </w:p>
        </w:tc>
      </w:tr>
      <w:tr w:rsidR="0034316E" w:rsidRPr="0034316E" w14:paraId="0FE775B1" w14:textId="77777777" w:rsidTr="00AC72BE">
        <w:trPr>
          <w:cantSplit/>
        </w:trPr>
        <w:tc>
          <w:tcPr>
            <w:tcW w:w="794" w:type="dxa"/>
          </w:tcPr>
          <w:p w14:paraId="74B2889B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2FA81A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508ABE" w14:textId="12C24903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جمجمه</w:t>
            </w:r>
          </w:p>
        </w:tc>
      </w:tr>
      <w:tr w:rsidR="0034316E" w:rsidRPr="0034316E" w14:paraId="40950A30" w14:textId="77777777" w:rsidTr="00AC72BE">
        <w:trPr>
          <w:cantSplit/>
        </w:trPr>
        <w:tc>
          <w:tcPr>
            <w:tcW w:w="794" w:type="dxa"/>
          </w:tcPr>
          <w:p w14:paraId="3D9AC0EC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E7EB5B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3D0929" w14:textId="7A83A5FC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علامت تعجب</w:t>
            </w:r>
          </w:p>
        </w:tc>
      </w:tr>
      <w:tr w:rsidR="00A83656" w:rsidRPr="0034316E" w14:paraId="772DB9B7" w14:textId="77777777" w:rsidTr="00AC72BE">
        <w:trPr>
          <w:cantSplit/>
        </w:trPr>
        <w:tc>
          <w:tcPr>
            <w:tcW w:w="794" w:type="dxa"/>
          </w:tcPr>
          <w:p w14:paraId="30B4B84B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0EE9D8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03A8ECD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C0792D0" w14:textId="77777777" w:rsidTr="00AC72BE">
        <w:trPr>
          <w:cantSplit/>
        </w:trPr>
        <w:tc>
          <w:tcPr>
            <w:tcW w:w="794" w:type="dxa"/>
          </w:tcPr>
          <w:p w14:paraId="518528E9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7F55B2" w14:textId="5756F7BC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6017497F" w14:textId="77777777" w:rsidTr="00AC72BE">
        <w:trPr>
          <w:cantSplit/>
        </w:trPr>
        <w:tc>
          <w:tcPr>
            <w:tcW w:w="794" w:type="dxa"/>
          </w:tcPr>
          <w:p w14:paraId="099806DD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07158837" w14:textId="559B1658" w:rsidR="00DA6CEC" w:rsidRPr="0034316E" w:rsidRDefault="0059473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 w:val="28"/>
                <w:szCs w:val="28"/>
                <w:rtl/>
              </w:rPr>
              <w:t>کدام ویژگی بیشتر در حمل‌ونقل مواد خطرناک مایع اهمیت دارد؟</w:t>
            </w:r>
          </w:p>
        </w:tc>
      </w:tr>
      <w:tr w:rsidR="0034316E" w:rsidRPr="0034316E" w14:paraId="55AF389F" w14:textId="77777777" w:rsidTr="00AC72BE">
        <w:trPr>
          <w:cantSplit/>
        </w:trPr>
        <w:tc>
          <w:tcPr>
            <w:tcW w:w="794" w:type="dxa"/>
          </w:tcPr>
          <w:p w14:paraId="786B6AB8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EA1007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75A7B2" w14:textId="5E3F8BDF" w:rsidR="00594735" w:rsidRPr="0034316E" w:rsidRDefault="00594735" w:rsidP="00594735">
            <w:pPr>
              <w:rPr>
                <w:rStyle w:val="StyleComplexNazanin"/>
                <w:rFonts w:asciiTheme="minorHAnsi" w:hAnsiTheme="minorHAns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نقطه انجماد</w:t>
            </w:r>
          </w:p>
        </w:tc>
      </w:tr>
      <w:tr w:rsidR="0034316E" w:rsidRPr="0034316E" w14:paraId="162F2C7A" w14:textId="77777777" w:rsidTr="00AC72BE">
        <w:trPr>
          <w:cantSplit/>
        </w:trPr>
        <w:tc>
          <w:tcPr>
            <w:tcW w:w="794" w:type="dxa"/>
          </w:tcPr>
          <w:p w14:paraId="3E1C0766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54B383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77922A" w14:textId="631DCF81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فشار بخار</w:t>
            </w:r>
          </w:p>
        </w:tc>
      </w:tr>
      <w:tr w:rsidR="0034316E" w:rsidRPr="0034316E" w14:paraId="186F5F32" w14:textId="77777777" w:rsidTr="00AC72BE">
        <w:trPr>
          <w:cantSplit/>
        </w:trPr>
        <w:tc>
          <w:tcPr>
            <w:tcW w:w="794" w:type="dxa"/>
          </w:tcPr>
          <w:p w14:paraId="2ACA0848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AC8255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10B7FE" w14:textId="5192214B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رنگ</w:t>
            </w:r>
          </w:p>
        </w:tc>
      </w:tr>
      <w:tr w:rsidR="0034316E" w:rsidRPr="0034316E" w14:paraId="43721039" w14:textId="77777777" w:rsidTr="00AC72BE">
        <w:trPr>
          <w:cantSplit/>
        </w:trPr>
        <w:tc>
          <w:tcPr>
            <w:tcW w:w="794" w:type="dxa"/>
          </w:tcPr>
          <w:p w14:paraId="03A3C56E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D9AC48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B31D27" w14:textId="39B1FD7F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عدد اکتان</w:t>
            </w:r>
          </w:p>
        </w:tc>
      </w:tr>
      <w:tr w:rsidR="00A83656" w:rsidRPr="0034316E" w14:paraId="44F10EDC" w14:textId="77777777" w:rsidTr="00AC72BE">
        <w:trPr>
          <w:cantSplit/>
        </w:trPr>
        <w:tc>
          <w:tcPr>
            <w:tcW w:w="794" w:type="dxa"/>
          </w:tcPr>
          <w:p w14:paraId="09E5373F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852BE0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ED3E9A2" w14:textId="77777777" w:rsidR="00DA6CEC" w:rsidRPr="0034316E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52B6D247" w14:textId="77777777" w:rsidR="00847B11" w:rsidRPr="0034316E" w:rsidRDefault="00847B11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36F6C04" w14:textId="77777777" w:rsidTr="00AC72BE">
        <w:trPr>
          <w:cantSplit/>
        </w:trPr>
        <w:tc>
          <w:tcPr>
            <w:tcW w:w="794" w:type="dxa"/>
          </w:tcPr>
          <w:p w14:paraId="4AADD352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90CF5A" w14:textId="05B8EFF6" w:rsidR="00DA6CEC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78CE3F29" w14:textId="77777777" w:rsidTr="00AC72BE">
        <w:trPr>
          <w:cantSplit/>
        </w:trPr>
        <w:tc>
          <w:tcPr>
            <w:tcW w:w="794" w:type="dxa"/>
          </w:tcPr>
          <w:p w14:paraId="348F9166" w14:textId="77777777" w:rsidR="00AC72BE" w:rsidRPr="0034316E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0F458364" w14:textId="6370CD52" w:rsidR="00AC72BE" w:rsidRPr="0034316E" w:rsidRDefault="00594735" w:rsidP="0059473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کدام گزینه زیر، بیانگر مفهوم</w:t>
            </w:r>
            <w:r w:rsidRPr="0034316E">
              <w:rPr>
                <w:rFonts w:cs="B Nazanin"/>
                <w:color w:val="000000" w:themeColor="text1"/>
                <w:szCs w:val="28"/>
              </w:rPr>
              <w:t xml:space="preserve"> GHS 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>در زمینه طبقه‌بندی مواد خطرناک است؟</w:t>
            </w:r>
          </w:p>
        </w:tc>
      </w:tr>
      <w:tr w:rsidR="0034316E" w:rsidRPr="0034316E" w14:paraId="0EADC762" w14:textId="77777777" w:rsidTr="00AC72BE">
        <w:trPr>
          <w:cantSplit/>
        </w:trPr>
        <w:tc>
          <w:tcPr>
            <w:tcW w:w="794" w:type="dxa"/>
          </w:tcPr>
          <w:p w14:paraId="1B5A02B4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268223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5B753F" w14:textId="263015C5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color w:val="000000" w:themeColor="text1"/>
              </w:rPr>
              <w:t>Global Health System</w:t>
            </w:r>
          </w:p>
        </w:tc>
      </w:tr>
      <w:tr w:rsidR="0034316E" w:rsidRPr="0034316E" w14:paraId="4CFEAC26" w14:textId="77777777" w:rsidTr="00AC72BE">
        <w:trPr>
          <w:cantSplit/>
        </w:trPr>
        <w:tc>
          <w:tcPr>
            <w:tcW w:w="794" w:type="dxa"/>
          </w:tcPr>
          <w:p w14:paraId="3BC6B7BE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83D641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BF5A79" w14:textId="59BA1F7F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color w:val="000000" w:themeColor="text1"/>
              </w:rPr>
              <w:t>General Hazardous Scal</w:t>
            </w:r>
          </w:p>
        </w:tc>
      </w:tr>
      <w:tr w:rsidR="0034316E" w:rsidRPr="0034316E" w14:paraId="21DAC447" w14:textId="77777777" w:rsidTr="00AC72BE">
        <w:trPr>
          <w:cantSplit/>
        </w:trPr>
        <w:tc>
          <w:tcPr>
            <w:tcW w:w="794" w:type="dxa"/>
          </w:tcPr>
          <w:p w14:paraId="611EFFA0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418473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831C1F" w14:textId="30D8BDF9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</w:pPr>
            <w:r w:rsidRPr="0034316E">
              <w:rPr>
                <w:color w:val="000000" w:themeColor="text1"/>
              </w:rPr>
              <w:t>Globally Harmonized System</w:t>
            </w:r>
          </w:p>
        </w:tc>
      </w:tr>
      <w:tr w:rsidR="0034316E" w:rsidRPr="0034316E" w14:paraId="520C20E8" w14:textId="77777777" w:rsidTr="00AC72BE">
        <w:trPr>
          <w:cantSplit/>
        </w:trPr>
        <w:tc>
          <w:tcPr>
            <w:tcW w:w="794" w:type="dxa"/>
          </w:tcPr>
          <w:p w14:paraId="60A8AAA9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A8118D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B6273C" w14:textId="4D2C3456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color w:val="000000" w:themeColor="text1"/>
              </w:rPr>
              <w:t>Government Hazard Standard</w:t>
            </w:r>
          </w:p>
        </w:tc>
      </w:tr>
      <w:tr w:rsidR="00AC72BE" w:rsidRPr="0034316E" w14:paraId="574032B3" w14:textId="77777777" w:rsidTr="00AC72BE">
        <w:trPr>
          <w:cantSplit/>
        </w:trPr>
        <w:tc>
          <w:tcPr>
            <w:tcW w:w="794" w:type="dxa"/>
          </w:tcPr>
          <w:p w14:paraId="365744A4" w14:textId="77777777" w:rsidR="00AC72BE" w:rsidRPr="0034316E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F111AF" w14:textId="77777777" w:rsidR="00AC72BE" w:rsidRPr="0034316E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4E5EBD8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AF996B6" w14:textId="77777777" w:rsidTr="00AC72BE">
        <w:trPr>
          <w:cantSplit/>
        </w:trPr>
        <w:tc>
          <w:tcPr>
            <w:tcW w:w="794" w:type="dxa"/>
          </w:tcPr>
          <w:p w14:paraId="1395B01D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91F890" w14:textId="21F01CD6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543E7216" w14:textId="77777777" w:rsidTr="00AC72BE">
        <w:trPr>
          <w:cantSplit/>
        </w:trPr>
        <w:tc>
          <w:tcPr>
            <w:tcW w:w="794" w:type="dxa"/>
          </w:tcPr>
          <w:p w14:paraId="44179B42" w14:textId="77777777" w:rsidR="00AC72BE" w:rsidRPr="0034316E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5CE18F2C" w14:textId="0532C5E7" w:rsidR="00AC72BE" w:rsidRPr="0034316E" w:rsidRDefault="00594735" w:rsidP="0059473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در سیستم</w:t>
            </w:r>
            <w:r w:rsidRPr="0034316E">
              <w:rPr>
                <w:rFonts w:cs="B Nazanin"/>
                <w:color w:val="000000" w:themeColor="text1"/>
                <w:szCs w:val="28"/>
              </w:rPr>
              <w:t xml:space="preserve"> GHS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>، علامت جمجمه و استخوان روی بسته‌بندی نشان‌دهنده چیست؟</w:t>
            </w:r>
          </w:p>
        </w:tc>
      </w:tr>
      <w:tr w:rsidR="0034316E" w:rsidRPr="0034316E" w14:paraId="62F02C03" w14:textId="77777777" w:rsidTr="00AC72BE">
        <w:trPr>
          <w:cantSplit/>
        </w:trPr>
        <w:tc>
          <w:tcPr>
            <w:tcW w:w="794" w:type="dxa"/>
          </w:tcPr>
          <w:p w14:paraId="7AAB8D6E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25DB431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D67FC2" w14:textId="6B7FAA6F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خطر ب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ولوژ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ک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18553D8F" w14:textId="77777777" w:rsidTr="00AC72BE">
        <w:trPr>
          <w:cantSplit/>
        </w:trPr>
        <w:tc>
          <w:tcPr>
            <w:tcW w:w="794" w:type="dxa"/>
          </w:tcPr>
          <w:p w14:paraId="32D556B8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6C8C56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50A1A0" w14:textId="031CA8BC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حاد</w:t>
            </w:r>
          </w:p>
        </w:tc>
      </w:tr>
      <w:tr w:rsidR="0034316E" w:rsidRPr="0034316E" w14:paraId="5F34E4C7" w14:textId="77777777" w:rsidTr="00AC72BE">
        <w:trPr>
          <w:cantSplit/>
        </w:trPr>
        <w:tc>
          <w:tcPr>
            <w:tcW w:w="794" w:type="dxa"/>
          </w:tcPr>
          <w:p w14:paraId="192766E7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7A35821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78A3E8" w14:textId="0C4D7660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قابل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اشتعال</w:t>
            </w:r>
          </w:p>
        </w:tc>
      </w:tr>
      <w:tr w:rsidR="0034316E" w:rsidRPr="0034316E" w14:paraId="20E59A21" w14:textId="77777777" w:rsidTr="00AC72BE">
        <w:trPr>
          <w:cantSplit/>
        </w:trPr>
        <w:tc>
          <w:tcPr>
            <w:tcW w:w="794" w:type="dxa"/>
          </w:tcPr>
          <w:p w14:paraId="0B399CE8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45385D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901795" w14:textId="2C0C3B4A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خورندگ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C72BE" w:rsidRPr="0034316E" w14:paraId="455666E1" w14:textId="77777777" w:rsidTr="00AC72BE">
        <w:trPr>
          <w:cantSplit/>
        </w:trPr>
        <w:tc>
          <w:tcPr>
            <w:tcW w:w="794" w:type="dxa"/>
          </w:tcPr>
          <w:p w14:paraId="2356A627" w14:textId="77777777" w:rsidR="00AC72BE" w:rsidRPr="0034316E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30E88E" w14:textId="77777777" w:rsidR="00AC72BE" w:rsidRPr="0034316E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EB590AB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B0EA124" w14:textId="77777777" w:rsidTr="00AC72BE">
        <w:trPr>
          <w:cantSplit/>
        </w:trPr>
        <w:tc>
          <w:tcPr>
            <w:tcW w:w="794" w:type="dxa"/>
          </w:tcPr>
          <w:p w14:paraId="367BBC2D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EECBD6" w14:textId="6F27733C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0FE58501" w14:textId="77777777" w:rsidTr="00AC72BE">
        <w:trPr>
          <w:cantSplit/>
        </w:trPr>
        <w:tc>
          <w:tcPr>
            <w:tcW w:w="794" w:type="dxa"/>
          </w:tcPr>
          <w:p w14:paraId="3B48B819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67FA7EF6" w14:textId="314A3CD9" w:rsidR="00DA6CEC" w:rsidRPr="0034316E" w:rsidRDefault="00594735" w:rsidP="0059473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</w:rPr>
              <w:t>"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>مواد واکنش‌پذیر با آب" باید چگونه ذخیره شوند؟</w:t>
            </w:r>
          </w:p>
        </w:tc>
      </w:tr>
      <w:tr w:rsidR="0034316E" w:rsidRPr="0034316E" w14:paraId="5A8A384A" w14:textId="77777777" w:rsidTr="00AC72BE">
        <w:trPr>
          <w:cantSplit/>
        </w:trPr>
        <w:tc>
          <w:tcPr>
            <w:tcW w:w="794" w:type="dxa"/>
          </w:tcPr>
          <w:p w14:paraId="732C1E79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9A011D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9AACC" w14:textId="73356560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در مجاورت رطوبت</w:t>
            </w:r>
          </w:p>
        </w:tc>
      </w:tr>
      <w:tr w:rsidR="0034316E" w:rsidRPr="0034316E" w14:paraId="39810036" w14:textId="77777777" w:rsidTr="00AC72BE">
        <w:trPr>
          <w:cantSplit/>
        </w:trPr>
        <w:tc>
          <w:tcPr>
            <w:tcW w:w="794" w:type="dxa"/>
          </w:tcPr>
          <w:p w14:paraId="039E432E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83FC72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789F39" w14:textId="6A07A858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در ظروف پلاست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ک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باز</w:t>
            </w:r>
          </w:p>
        </w:tc>
      </w:tr>
      <w:tr w:rsidR="0034316E" w:rsidRPr="0034316E" w14:paraId="49553F59" w14:textId="77777777" w:rsidTr="00AC72BE">
        <w:trPr>
          <w:cantSplit/>
        </w:trPr>
        <w:tc>
          <w:tcPr>
            <w:tcW w:w="794" w:type="dxa"/>
          </w:tcPr>
          <w:p w14:paraId="24F1DB6E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7BCD32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7BE6E2" w14:textId="381D2130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دور از آب و بخار</w:t>
            </w:r>
          </w:p>
        </w:tc>
      </w:tr>
      <w:tr w:rsidR="0034316E" w:rsidRPr="0034316E" w14:paraId="556C56FB" w14:textId="77777777" w:rsidTr="00AC72BE">
        <w:trPr>
          <w:cantSplit/>
        </w:trPr>
        <w:tc>
          <w:tcPr>
            <w:tcW w:w="794" w:type="dxa"/>
          </w:tcPr>
          <w:p w14:paraId="666C0B9A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05FDB8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E34F77" w14:textId="6C8A6F7A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در 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خچال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صنعت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72A0D7F1" w14:textId="77777777" w:rsidTr="00AC72BE">
        <w:trPr>
          <w:cantSplit/>
        </w:trPr>
        <w:tc>
          <w:tcPr>
            <w:tcW w:w="794" w:type="dxa"/>
          </w:tcPr>
          <w:p w14:paraId="3851B15A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0D9F31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F891AC9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24E3827" w14:textId="77777777" w:rsidTr="00AC72BE">
        <w:trPr>
          <w:cantSplit/>
        </w:trPr>
        <w:tc>
          <w:tcPr>
            <w:tcW w:w="794" w:type="dxa"/>
          </w:tcPr>
          <w:p w14:paraId="69D54997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750504" w14:textId="67F1EA81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4CBF327" w14:textId="77777777" w:rsidTr="00AC72BE">
        <w:trPr>
          <w:cantSplit/>
        </w:trPr>
        <w:tc>
          <w:tcPr>
            <w:tcW w:w="794" w:type="dxa"/>
          </w:tcPr>
          <w:p w14:paraId="4DCD17DE" w14:textId="77777777" w:rsidR="00AC72BE" w:rsidRPr="0034316E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7E956837" w14:textId="360EAF37" w:rsidR="00AC72BE" w:rsidRPr="0034316E" w:rsidRDefault="00594735" w:rsidP="00AC72B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کدام‌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ک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از و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ژگ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ز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ر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در تع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ن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درجه اشتعال‌پذ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ر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مواد دخ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ل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است؟</w:t>
            </w:r>
          </w:p>
        </w:tc>
      </w:tr>
      <w:tr w:rsidR="0034316E" w:rsidRPr="0034316E" w14:paraId="1678E48D" w14:textId="77777777" w:rsidTr="00AC72BE">
        <w:trPr>
          <w:cantSplit/>
        </w:trPr>
        <w:tc>
          <w:tcPr>
            <w:tcW w:w="794" w:type="dxa"/>
          </w:tcPr>
          <w:p w14:paraId="5F3BEBAB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CCEA6C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49E8E9" w14:textId="7B6C401F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رنگ</w:t>
            </w:r>
          </w:p>
        </w:tc>
      </w:tr>
      <w:tr w:rsidR="0034316E" w:rsidRPr="0034316E" w14:paraId="4DCCFC55" w14:textId="77777777" w:rsidTr="00AC72BE">
        <w:trPr>
          <w:cantSplit/>
        </w:trPr>
        <w:tc>
          <w:tcPr>
            <w:tcW w:w="794" w:type="dxa"/>
          </w:tcPr>
          <w:p w14:paraId="36E4A7A6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006E82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9C5DF3" w14:textId="6AF2072C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نقطه فلش</w:t>
            </w:r>
            <w:r w:rsidRPr="0034316E">
              <w:rPr>
                <w:rFonts w:cs="B Nazanin"/>
                <w:color w:val="000000" w:themeColor="text1"/>
              </w:rPr>
              <w:t xml:space="preserve"> (Flash Point)</w:t>
            </w:r>
          </w:p>
        </w:tc>
      </w:tr>
      <w:tr w:rsidR="0034316E" w:rsidRPr="0034316E" w14:paraId="5B06A389" w14:textId="77777777" w:rsidTr="00AC72BE">
        <w:trPr>
          <w:cantSplit/>
        </w:trPr>
        <w:tc>
          <w:tcPr>
            <w:tcW w:w="794" w:type="dxa"/>
          </w:tcPr>
          <w:p w14:paraId="4BF9268A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4857EC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61BFC4" w14:textId="4A096DF0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عدد</w:t>
            </w:r>
            <w:r w:rsidRPr="0034316E">
              <w:rPr>
                <w:rFonts w:cs="B Nazanin"/>
                <w:color w:val="000000" w:themeColor="text1"/>
              </w:rPr>
              <w:t xml:space="preserve"> pH</w:t>
            </w:r>
          </w:p>
        </w:tc>
      </w:tr>
      <w:tr w:rsidR="0034316E" w:rsidRPr="0034316E" w14:paraId="3F364194" w14:textId="77777777" w:rsidTr="00AC72BE">
        <w:trPr>
          <w:cantSplit/>
        </w:trPr>
        <w:tc>
          <w:tcPr>
            <w:tcW w:w="794" w:type="dxa"/>
          </w:tcPr>
          <w:p w14:paraId="28BC96BD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EF8D93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173418" w14:textId="69000C47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چگال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نسب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C72BE" w:rsidRPr="0034316E" w14:paraId="7641EB9E" w14:textId="77777777" w:rsidTr="00AC72BE">
        <w:trPr>
          <w:cantSplit/>
        </w:trPr>
        <w:tc>
          <w:tcPr>
            <w:tcW w:w="794" w:type="dxa"/>
          </w:tcPr>
          <w:p w14:paraId="1F7EA1D6" w14:textId="77777777" w:rsidR="00AC72BE" w:rsidRPr="0034316E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1344C4" w14:textId="77777777" w:rsidR="00AC72BE" w:rsidRPr="0034316E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9F8F320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1BCAF8F" w14:textId="77777777" w:rsidTr="00AC72BE">
        <w:trPr>
          <w:cantSplit/>
        </w:trPr>
        <w:tc>
          <w:tcPr>
            <w:tcW w:w="794" w:type="dxa"/>
          </w:tcPr>
          <w:p w14:paraId="3E93EDAA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1160D5" w14:textId="0CE8B254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5784D256" w14:textId="77777777" w:rsidTr="00AC72BE">
        <w:trPr>
          <w:cantSplit/>
        </w:trPr>
        <w:tc>
          <w:tcPr>
            <w:tcW w:w="794" w:type="dxa"/>
          </w:tcPr>
          <w:p w14:paraId="4EA7D52B" w14:textId="77777777" w:rsidR="00AC72BE" w:rsidRPr="0034316E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643B71AC" w14:textId="730EFF7E" w:rsidR="00AC72BE" w:rsidRPr="0034316E" w:rsidRDefault="00594735" w:rsidP="0059473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در صورت ریختن اسید سولفوریک روی پوست، اولین اقدام چیست؟</w:t>
            </w:r>
          </w:p>
        </w:tc>
      </w:tr>
      <w:tr w:rsidR="0034316E" w:rsidRPr="0034316E" w14:paraId="5BA1CCBE" w14:textId="77777777" w:rsidTr="00AC72BE">
        <w:trPr>
          <w:cantSplit/>
        </w:trPr>
        <w:tc>
          <w:tcPr>
            <w:tcW w:w="794" w:type="dxa"/>
          </w:tcPr>
          <w:p w14:paraId="1D861AF1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C44008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D93A63" w14:textId="05F113CC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استفاده از 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خ</w:t>
            </w:r>
          </w:p>
        </w:tc>
      </w:tr>
      <w:tr w:rsidR="0034316E" w:rsidRPr="0034316E" w14:paraId="3CD83DC0" w14:textId="77777777" w:rsidTr="00AC72BE">
        <w:trPr>
          <w:cantSplit/>
        </w:trPr>
        <w:tc>
          <w:tcPr>
            <w:tcW w:w="794" w:type="dxa"/>
          </w:tcPr>
          <w:p w14:paraId="69387AA0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C531A7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0EB23A" w14:textId="059A6190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پوشاندن با گاز</w:t>
            </w:r>
          </w:p>
        </w:tc>
      </w:tr>
      <w:tr w:rsidR="0034316E" w:rsidRPr="0034316E" w14:paraId="41E48576" w14:textId="77777777" w:rsidTr="00AC72BE">
        <w:trPr>
          <w:cantSplit/>
        </w:trPr>
        <w:tc>
          <w:tcPr>
            <w:tcW w:w="794" w:type="dxa"/>
          </w:tcPr>
          <w:p w14:paraId="4EC5D10E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F1EBEB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F44413" w14:textId="079474F7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شست‌وشو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سر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ع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 مقدار 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اد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آب</w:t>
            </w:r>
          </w:p>
        </w:tc>
      </w:tr>
      <w:tr w:rsidR="0034316E" w:rsidRPr="0034316E" w14:paraId="78C7DF4E" w14:textId="77777777" w:rsidTr="00AC72BE">
        <w:trPr>
          <w:cantSplit/>
        </w:trPr>
        <w:tc>
          <w:tcPr>
            <w:tcW w:w="794" w:type="dxa"/>
          </w:tcPr>
          <w:p w14:paraId="76E0E3BE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8DF519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008A56" w14:textId="1F303EDD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تماس با آمون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اک</w:t>
            </w:r>
          </w:p>
        </w:tc>
      </w:tr>
      <w:tr w:rsidR="00AC72BE" w:rsidRPr="0034316E" w14:paraId="3C93CF7D" w14:textId="77777777" w:rsidTr="00AC72BE">
        <w:trPr>
          <w:cantSplit/>
        </w:trPr>
        <w:tc>
          <w:tcPr>
            <w:tcW w:w="794" w:type="dxa"/>
          </w:tcPr>
          <w:p w14:paraId="26CE99EA" w14:textId="77777777" w:rsidR="00AC72BE" w:rsidRPr="0034316E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F3731C" w14:textId="77777777" w:rsidR="00AC72BE" w:rsidRPr="0034316E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D8BD1D8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1423ECF" w14:textId="77777777" w:rsidTr="009C31B4">
        <w:trPr>
          <w:cantSplit/>
        </w:trPr>
        <w:tc>
          <w:tcPr>
            <w:tcW w:w="794" w:type="dxa"/>
          </w:tcPr>
          <w:p w14:paraId="47FE005E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60F920" w14:textId="71337EFC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02C19D08" w14:textId="77777777" w:rsidTr="009C31B4">
        <w:trPr>
          <w:cantSplit/>
        </w:trPr>
        <w:tc>
          <w:tcPr>
            <w:tcW w:w="794" w:type="dxa"/>
          </w:tcPr>
          <w:p w14:paraId="65703A2D" w14:textId="77777777" w:rsidR="009C31B4" w:rsidRPr="0034316E" w:rsidRDefault="009C31B4" w:rsidP="009C31B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24CDB5BB" w14:textId="4AB68A54" w:rsidR="009C31B4" w:rsidRPr="0034316E" w:rsidRDefault="009C31B4" w:rsidP="00594735">
            <w:pPr>
              <w:pStyle w:val="a0"/>
              <w:keepNext/>
              <w:keepLines/>
              <w:rPr>
                <w:color w:val="000000" w:themeColor="text1"/>
                <w:szCs w:val="28"/>
                <w:rtl/>
              </w:rPr>
            </w:pP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 xml:space="preserve"> </w:t>
            </w:r>
            <w:r w:rsidR="00594735" w:rsidRPr="0034316E">
              <w:rPr>
                <w:rFonts w:cs="B Nazanin"/>
                <w:color w:val="000000" w:themeColor="text1"/>
                <w:szCs w:val="28"/>
                <w:rtl/>
              </w:rPr>
              <w:t>ماده‌ای که هنگام سوختن گازهای سمی آزاد می‌کند، در کدام گروه خطر قرار دارد؟</w:t>
            </w:r>
          </w:p>
        </w:tc>
      </w:tr>
      <w:tr w:rsidR="0034316E" w:rsidRPr="0034316E" w14:paraId="0BE0A232" w14:textId="77777777" w:rsidTr="009C31B4">
        <w:trPr>
          <w:cantSplit/>
        </w:trPr>
        <w:tc>
          <w:tcPr>
            <w:tcW w:w="794" w:type="dxa"/>
          </w:tcPr>
          <w:p w14:paraId="58B1E411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8747CE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DA7C55" w14:textId="2D1FC329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منفجره</w:t>
            </w:r>
          </w:p>
        </w:tc>
      </w:tr>
      <w:tr w:rsidR="0034316E" w:rsidRPr="0034316E" w14:paraId="78CB4B68" w14:textId="77777777" w:rsidTr="009C31B4">
        <w:trPr>
          <w:cantSplit/>
        </w:trPr>
        <w:tc>
          <w:tcPr>
            <w:tcW w:w="794" w:type="dxa"/>
          </w:tcPr>
          <w:p w14:paraId="43BB1F6C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B1421B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41F7C6" w14:textId="531B15BE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سم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25AAE8EE" w14:textId="77777777" w:rsidTr="00594735">
        <w:trPr>
          <w:cantSplit/>
          <w:trHeight w:val="70"/>
        </w:trPr>
        <w:tc>
          <w:tcPr>
            <w:tcW w:w="794" w:type="dxa"/>
          </w:tcPr>
          <w:p w14:paraId="2A18C4E0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459507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72E43D" w14:textId="0BA03EAE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خورنده</w:t>
            </w:r>
          </w:p>
        </w:tc>
      </w:tr>
      <w:tr w:rsidR="0034316E" w:rsidRPr="0034316E" w14:paraId="4AD57FD0" w14:textId="77777777" w:rsidTr="009C31B4">
        <w:trPr>
          <w:cantSplit/>
        </w:trPr>
        <w:tc>
          <w:tcPr>
            <w:tcW w:w="794" w:type="dxa"/>
          </w:tcPr>
          <w:p w14:paraId="28B6B42D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2AE14B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119D89" w14:textId="6FF7E76B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گاززا</w:t>
            </w:r>
          </w:p>
        </w:tc>
      </w:tr>
      <w:tr w:rsidR="009C31B4" w:rsidRPr="0034316E" w14:paraId="381FADF6" w14:textId="77777777" w:rsidTr="009C31B4">
        <w:trPr>
          <w:cantSplit/>
        </w:trPr>
        <w:tc>
          <w:tcPr>
            <w:tcW w:w="794" w:type="dxa"/>
          </w:tcPr>
          <w:p w14:paraId="7B952FE4" w14:textId="77777777" w:rsidR="009C31B4" w:rsidRPr="0034316E" w:rsidRDefault="009C31B4" w:rsidP="009C31B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5B3C29" w14:textId="77777777" w:rsidR="009C31B4" w:rsidRPr="0034316E" w:rsidRDefault="009C31B4" w:rsidP="009C31B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26191A2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117687D" w14:textId="77777777" w:rsidTr="00453D61">
        <w:trPr>
          <w:cantSplit/>
        </w:trPr>
        <w:tc>
          <w:tcPr>
            <w:tcW w:w="794" w:type="dxa"/>
          </w:tcPr>
          <w:p w14:paraId="641CB077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AAC369" w14:textId="6B5F8F52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11B324B" w14:textId="77777777" w:rsidTr="00453D61">
        <w:trPr>
          <w:cantSplit/>
        </w:trPr>
        <w:tc>
          <w:tcPr>
            <w:tcW w:w="794" w:type="dxa"/>
          </w:tcPr>
          <w:p w14:paraId="1A1058FB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2698705C" w14:textId="5A3AAF85" w:rsidR="00DA6CEC" w:rsidRPr="0034316E" w:rsidRDefault="00594735" w:rsidP="0059473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در جدول طبقه‌بندی کالاهای خطرناک، کلاس ۸ به کدام مواد اختصاص دارد؟</w:t>
            </w:r>
          </w:p>
        </w:tc>
      </w:tr>
      <w:tr w:rsidR="0034316E" w:rsidRPr="0034316E" w14:paraId="2CCD39F9" w14:textId="77777777" w:rsidTr="00453D61">
        <w:trPr>
          <w:cantSplit/>
        </w:trPr>
        <w:tc>
          <w:tcPr>
            <w:tcW w:w="794" w:type="dxa"/>
          </w:tcPr>
          <w:p w14:paraId="4B654A4D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E04AC3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A0C5B3" w14:textId="2E65E2F5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قابل احتراق</w:t>
            </w:r>
          </w:p>
        </w:tc>
      </w:tr>
      <w:tr w:rsidR="0034316E" w:rsidRPr="0034316E" w14:paraId="69DC63C0" w14:textId="77777777" w:rsidTr="00453D61">
        <w:trPr>
          <w:cantSplit/>
        </w:trPr>
        <w:tc>
          <w:tcPr>
            <w:tcW w:w="794" w:type="dxa"/>
          </w:tcPr>
          <w:p w14:paraId="5835C60B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FB83DE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FE9664" w14:textId="654FF672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گازها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تحت فشار</w:t>
            </w:r>
          </w:p>
        </w:tc>
      </w:tr>
      <w:tr w:rsidR="0034316E" w:rsidRPr="0034316E" w14:paraId="38A14F8E" w14:textId="77777777" w:rsidTr="00453D61">
        <w:trPr>
          <w:cantSplit/>
        </w:trPr>
        <w:tc>
          <w:tcPr>
            <w:tcW w:w="794" w:type="dxa"/>
          </w:tcPr>
          <w:p w14:paraId="46EBAC65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416AE4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AEA29E" w14:textId="4FD7AACD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خورنده</w:t>
            </w:r>
          </w:p>
        </w:tc>
      </w:tr>
      <w:tr w:rsidR="0034316E" w:rsidRPr="0034316E" w14:paraId="2C0DB16B" w14:textId="77777777" w:rsidTr="00453D61">
        <w:trPr>
          <w:cantSplit/>
        </w:trPr>
        <w:tc>
          <w:tcPr>
            <w:tcW w:w="794" w:type="dxa"/>
          </w:tcPr>
          <w:p w14:paraId="1F75D15B" w14:textId="77777777" w:rsidR="00594735" w:rsidRPr="0034316E" w:rsidRDefault="00594735" w:rsidP="005947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ED5093" w14:textId="77777777" w:rsidR="00594735" w:rsidRPr="0034316E" w:rsidRDefault="00594735" w:rsidP="005947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38D9EF" w14:textId="46F6EF07" w:rsidR="00594735" w:rsidRPr="0034316E" w:rsidRDefault="00594735" w:rsidP="005947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مواد اکس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دکننده</w:t>
            </w:r>
          </w:p>
        </w:tc>
      </w:tr>
      <w:tr w:rsidR="00A83656" w:rsidRPr="0034316E" w14:paraId="6B81FA72" w14:textId="77777777" w:rsidTr="00453D61">
        <w:trPr>
          <w:cantSplit/>
        </w:trPr>
        <w:tc>
          <w:tcPr>
            <w:tcW w:w="794" w:type="dxa"/>
          </w:tcPr>
          <w:p w14:paraId="245C18A2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29D29E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471DBC6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DC3FB69" w14:textId="77777777" w:rsidTr="009323FA">
        <w:trPr>
          <w:cantSplit/>
        </w:trPr>
        <w:tc>
          <w:tcPr>
            <w:tcW w:w="794" w:type="dxa"/>
          </w:tcPr>
          <w:p w14:paraId="4F093E94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9327" w14:textId="3F6852E1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1A95F852" w14:textId="77777777" w:rsidTr="009323FA">
        <w:trPr>
          <w:cantSplit/>
        </w:trPr>
        <w:tc>
          <w:tcPr>
            <w:tcW w:w="794" w:type="dxa"/>
          </w:tcPr>
          <w:p w14:paraId="7290C67B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2C7188B3" w14:textId="5B14CE52" w:rsidR="00DA6CEC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چرا مواد با عدد</w:t>
            </w:r>
            <w:r w:rsidRPr="0034316E">
              <w:rPr>
                <w:rFonts w:cs="B Nazanin"/>
                <w:color w:val="000000" w:themeColor="text1"/>
                <w:szCs w:val="28"/>
              </w:rPr>
              <w:t xml:space="preserve"> pH 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>کمتر از ۲ یا بیشتر از ۱۱.۵ معمولاً خطرناک محسوب می‌شوند؟</w:t>
            </w:r>
          </w:p>
        </w:tc>
      </w:tr>
      <w:tr w:rsidR="0034316E" w:rsidRPr="0034316E" w14:paraId="34A0225B" w14:textId="77777777" w:rsidTr="009323FA">
        <w:trPr>
          <w:cantSplit/>
        </w:trPr>
        <w:tc>
          <w:tcPr>
            <w:tcW w:w="794" w:type="dxa"/>
          </w:tcPr>
          <w:p w14:paraId="06642B99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E93CD6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CFB6AE" w14:textId="1CA0F0D9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خاص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سم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بالا</w:t>
            </w:r>
          </w:p>
        </w:tc>
      </w:tr>
      <w:tr w:rsidR="0034316E" w:rsidRPr="0034316E" w14:paraId="28F53312" w14:textId="77777777" w:rsidTr="009323FA">
        <w:trPr>
          <w:cantSplit/>
        </w:trPr>
        <w:tc>
          <w:tcPr>
            <w:tcW w:w="794" w:type="dxa"/>
          </w:tcPr>
          <w:p w14:paraId="7E52BB2C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E37714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5C09EB" w14:textId="5CF6F34A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قابل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انفجار</w:t>
            </w:r>
          </w:p>
        </w:tc>
      </w:tr>
      <w:tr w:rsidR="0034316E" w:rsidRPr="0034316E" w14:paraId="1364DACE" w14:textId="77777777" w:rsidTr="009323FA">
        <w:trPr>
          <w:cantSplit/>
        </w:trPr>
        <w:tc>
          <w:tcPr>
            <w:tcW w:w="794" w:type="dxa"/>
          </w:tcPr>
          <w:p w14:paraId="61B503F1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651C8C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52B8E" w14:textId="0A9A700C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خاص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خورندگ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18496493" w14:textId="77777777" w:rsidTr="009323FA">
        <w:trPr>
          <w:cantSplit/>
        </w:trPr>
        <w:tc>
          <w:tcPr>
            <w:tcW w:w="794" w:type="dxa"/>
          </w:tcPr>
          <w:p w14:paraId="1F2AB9C0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24B4F8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3F6D1B" w14:textId="374A3260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ناپا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ف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ک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69A35E47" w14:textId="77777777" w:rsidTr="009323FA">
        <w:trPr>
          <w:cantSplit/>
        </w:trPr>
        <w:tc>
          <w:tcPr>
            <w:tcW w:w="794" w:type="dxa"/>
          </w:tcPr>
          <w:p w14:paraId="52A424FB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2B9941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B64B9D0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5BDB9C8" w14:textId="77777777" w:rsidTr="009323FA">
        <w:trPr>
          <w:cantSplit/>
        </w:trPr>
        <w:tc>
          <w:tcPr>
            <w:tcW w:w="794" w:type="dxa"/>
          </w:tcPr>
          <w:p w14:paraId="2239293F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F010B6" w14:textId="61E618D7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54D088EF" w14:textId="77777777" w:rsidTr="009323FA">
        <w:trPr>
          <w:cantSplit/>
        </w:trPr>
        <w:tc>
          <w:tcPr>
            <w:tcW w:w="794" w:type="dxa"/>
          </w:tcPr>
          <w:p w14:paraId="3A8D192E" w14:textId="77777777" w:rsidR="009323FA" w:rsidRPr="0034316E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28C2D0C9" w14:textId="48F784AD" w:rsidR="009323FA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کدام مورد زیر ممکن است به‌عنوان اثر تولیدمثلی مواد شیمیایی تلقی شود؟</w:t>
            </w:r>
          </w:p>
        </w:tc>
      </w:tr>
      <w:tr w:rsidR="0034316E" w:rsidRPr="0034316E" w14:paraId="75C565AC" w14:textId="77777777" w:rsidTr="009323FA">
        <w:trPr>
          <w:cantSplit/>
        </w:trPr>
        <w:tc>
          <w:tcPr>
            <w:tcW w:w="794" w:type="dxa"/>
          </w:tcPr>
          <w:p w14:paraId="5F221176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04D780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CC181A" w14:textId="6ED53212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کاهش حافظه</w:t>
            </w:r>
          </w:p>
        </w:tc>
      </w:tr>
      <w:tr w:rsidR="0034316E" w:rsidRPr="0034316E" w14:paraId="77C9C678" w14:textId="77777777" w:rsidTr="009323FA">
        <w:trPr>
          <w:cantSplit/>
        </w:trPr>
        <w:tc>
          <w:tcPr>
            <w:tcW w:w="794" w:type="dxa"/>
          </w:tcPr>
          <w:p w14:paraId="30DA7B96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C3E5F6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59D840" w14:textId="7C75D87E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تغ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رات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رفتار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090F2F01" w14:textId="77777777" w:rsidTr="009323FA">
        <w:trPr>
          <w:cantSplit/>
        </w:trPr>
        <w:tc>
          <w:tcPr>
            <w:tcW w:w="794" w:type="dxa"/>
          </w:tcPr>
          <w:p w14:paraId="12CFE4C7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C887172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75035F" w14:textId="79793906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نابارور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7B0A0D4A" w14:textId="77777777" w:rsidTr="009323FA">
        <w:trPr>
          <w:cantSplit/>
        </w:trPr>
        <w:tc>
          <w:tcPr>
            <w:tcW w:w="794" w:type="dxa"/>
          </w:tcPr>
          <w:p w14:paraId="268AE486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6DB422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A452D2" w14:textId="4EB362A7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سردرد موقت</w:t>
            </w:r>
          </w:p>
        </w:tc>
      </w:tr>
      <w:tr w:rsidR="009323FA" w:rsidRPr="0034316E" w14:paraId="51868819" w14:textId="77777777" w:rsidTr="009323FA">
        <w:trPr>
          <w:cantSplit/>
        </w:trPr>
        <w:tc>
          <w:tcPr>
            <w:tcW w:w="794" w:type="dxa"/>
          </w:tcPr>
          <w:p w14:paraId="4BACC944" w14:textId="77777777" w:rsidR="009323FA" w:rsidRPr="0034316E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B2196F" w14:textId="77777777" w:rsidR="009323FA" w:rsidRPr="0034316E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11FF994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BD2EC56" w14:textId="77777777" w:rsidTr="009323FA">
        <w:trPr>
          <w:cantSplit/>
        </w:trPr>
        <w:tc>
          <w:tcPr>
            <w:tcW w:w="794" w:type="dxa"/>
          </w:tcPr>
          <w:p w14:paraId="32B67C15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2F8E3" w14:textId="50BEF75A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47D8E24D" w14:textId="77777777" w:rsidTr="009323FA">
        <w:trPr>
          <w:cantSplit/>
        </w:trPr>
        <w:tc>
          <w:tcPr>
            <w:tcW w:w="794" w:type="dxa"/>
          </w:tcPr>
          <w:p w14:paraId="45C19135" w14:textId="77777777" w:rsidR="00DA6CEC" w:rsidRPr="0034316E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655D5027" w14:textId="1C25C062" w:rsidR="00DA6CEC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کدام‌یک از علائم هشدار به معنای خطر برای محیط زیست آبی است؟</w:t>
            </w:r>
          </w:p>
        </w:tc>
      </w:tr>
      <w:tr w:rsidR="0034316E" w:rsidRPr="0034316E" w14:paraId="1864185F" w14:textId="77777777" w:rsidTr="009323FA">
        <w:trPr>
          <w:cantSplit/>
        </w:trPr>
        <w:tc>
          <w:tcPr>
            <w:tcW w:w="794" w:type="dxa"/>
          </w:tcPr>
          <w:p w14:paraId="666E80A8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4AA152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B9D09" w14:textId="2BAA3CFD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ماه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درخت خشک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ده</w:t>
            </w:r>
          </w:p>
        </w:tc>
      </w:tr>
      <w:tr w:rsidR="0034316E" w:rsidRPr="0034316E" w14:paraId="36275A8C" w14:textId="77777777" w:rsidTr="009323FA">
        <w:trPr>
          <w:cantSplit/>
        </w:trPr>
        <w:tc>
          <w:tcPr>
            <w:tcW w:w="794" w:type="dxa"/>
          </w:tcPr>
          <w:p w14:paraId="5307AD88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991D02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FAD76D" w14:textId="1BDDA989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شعله</w:t>
            </w:r>
          </w:p>
        </w:tc>
      </w:tr>
      <w:tr w:rsidR="0034316E" w:rsidRPr="0034316E" w14:paraId="3C700478" w14:textId="77777777" w:rsidTr="009323FA">
        <w:trPr>
          <w:cantSplit/>
        </w:trPr>
        <w:tc>
          <w:tcPr>
            <w:tcW w:w="794" w:type="dxa"/>
          </w:tcPr>
          <w:p w14:paraId="1EC9808E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559D4E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808B61" w14:textId="3FBF5EEB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لندر</w:t>
            </w:r>
          </w:p>
        </w:tc>
      </w:tr>
      <w:tr w:rsidR="0034316E" w:rsidRPr="0034316E" w14:paraId="111CB3CE" w14:textId="77777777" w:rsidTr="009323FA">
        <w:trPr>
          <w:cantSplit/>
        </w:trPr>
        <w:tc>
          <w:tcPr>
            <w:tcW w:w="794" w:type="dxa"/>
          </w:tcPr>
          <w:p w14:paraId="30684FBA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C76E22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D8E6D7" w14:textId="0066FB08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علامت تعجب</w:t>
            </w:r>
          </w:p>
        </w:tc>
      </w:tr>
      <w:tr w:rsidR="00A83656" w:rsidRPr="0034316E" w14:paraId="1F267110" w14:textId="77777777" w:rsidTr="009323FA">
        <w:trPr>
          <w:cantSplit/>
        </w:trPr>
        <w:tc>
          <w:tcPr>
            <w:tcW w:w="794" w:type="dxa"/>
          </w:tcPr>
          <w:p w14:paraId="152A9651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D568E9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0CC320E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4DEFAE2" w14:textId="77777777" w:rsidTr="009323FA">
        <w:trPr>
          <w:cantSplit/>
        </w:trPr>
        <w:tc>
          <w:tcPr>
            <w:tcW w:w="794" w:type="dxa"/>
          </w:tcPr>
          <w:p w14:paraId="54A90240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C82FCF" w14:textId="097F1266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1569849C" w14:textId="77777777" w:rsidTr="009323FA">
        <w:trPr>
          <w:cantSplit/>
        </w:trPr>
        <w:tc>
          <w:tcPr>
            <w:tcW w:w="794" w:type="dxa"/>
          </w:tcPr>
          <w:p w14:paraId="794B6C1E" w14:textId="77777777" w:rsidR="009323FA" w:rsidRPr="0034316E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0551279E" w14:textId="391B81CD" w:rsidR="009323FA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هدف اصلی از طبقه‌بندی مواد خطرناک چیست؟</w:t>
            </w:r>
          </w:p>
        </w:tc>
      </w:tr>
      <w:tr w:rsidR="0034316E" w:rsidRPr="0034316E" w14:paraId="7BD505C7" w14:textId="77777777" w:rsidTr="009323FA">
        <w:trPr>
          <w:cantSplit/>
        </w:trPr>
        <w:tc>
          <w:tcPr>
            <w:tcW w:w="794" w:type="dxa"/>
          </w:tcPr>
          <w:p w14:paraId="0C110E98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69A05C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9934F" w14:textId="1990DAC5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آسان‌ساز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تول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صنعت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676413CC" w14:textId="77777777" w:rsidTr="009323FA">
        <w:trPr>
          <w:cantSplit/>
        </w:trPr>
        <w:tc>
          <w:tcPr>
            <w:tcW w:w="794" w:type="dxa"/>
          </w:tcPr>
          <w:p w14:paraId="364B9975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4AE237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D5211D" w14:textId="17CA0636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افزا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فروش</w:t>
            </w:r>
          </w:p>
        </w:tc>
      </w:tr>
      <w:tr w:rsidR="0034316E" w:rsidRPr="0034316E" w14:paraId="6CF90448" w14:textId="77777777" w:rsidTr="009323FA">
        <w:trPr>
          <w:cantSplit/>
        </w:trPr>
        <w:tc>
          <w:tcPr>
            <w:tcW w:w="794" w:type="dxa"/>
          </w:tcPr>
          <w:p w14:paraId="05587725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DF677C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91DDDB" w14:textId="0C2FAC81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ارز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اب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کنترل خطرات احتمال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006DF44C" w14:textId="77777777" w:rsidTr="009323FA">
        <w:trPr>
          <w:cantSplit/>
        </w:trPr>
        <w:tc>
          <w:tcPr>
            <w:tcW w:w="794" w:type="dxa"/>
          </w:tcPr>
          <w:p w14:paraId="28262363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284FBA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876657" w14:textId="7D78B608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کاهش ق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تمام‌شده</w:t>
            </w:r>
          </w:p>
        </w:tc>
      </w:tr>
      <w:tr w:rsidR="009323FA" w:rsidRPr="0034316E" w14:paraId="133DF609" w14:textId="77777777" w:rsidTr="009323FA">
        <w:trPr>
          <w:cantSplit/>
        </w:trPr>
        <w:tc>
          <w:tcPr>
            <w:tcW w:w="794" w:type="dxa"/>
          </w:tcPr>
          <w:p w14:paraId="1541AF2D" w14:textId="77777777" w:rsidR="009323FA" w:rsidRPr="0034316E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EA013B" w14:textId="77777777" w:rsidR="009323FA" w:rsidRPr="0034316E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B147EF0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6C56A034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5879260" w14:textId="77777777" w:rsidTr="009323FA">
        <w:trPr>
          <w:cantSplit/>
        </w:trPr>
        <w:tc>
          <w:tcPr>
            <w:tcW w:w="794" w:type="dxa"/>
          </w:tcPr>
          <w:p w14:paraId="524CD956" w14:textId="77777777" w:rsidR="00DA6CEC" w:rsidRPr="0034316E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3A8830" w14:textId="50B42AB4" w:rsidR="00DA6CEC" w:rsidRPr="0034316E" w:rsidRDefault="000F694E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16681ECC" w14:textId="77777777" w:rsidTr="009323FA">
        <w:trPr>
          <w:cantSplit/>
        </w:trPr>
        <w:tc>
          <w:tcPr>
            <w:tcW w:w="794" w:type="dxa"/>
          </w:tcPr>
          <w:p w14:paraId="3D0726CC" w14:textId="77777777" w:rsidR="009323FA" w:rsidRPr="0034316E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741CF822" w14:textId="1B2788FB" w:rsidR="009323FA" w:rsidRPr="0034316E" w:rsidRDefault="009C4BCE" w:rsidP="009323F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کدام مورد نشان‌دهنده خطرات "سلامت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بلندمدت" ناش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از تماس با مواد ش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م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ا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یی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است؟</w:t>
            </w:r>
          </w:p>
        </w:tc>
      </w:tr>
      <w:tr w:rsidR="0034316E" w:rsidRPr="0034316E" w14:paraId="635E5294" w14:textId="77777777" w:rsidTr="009323FA">
        <w:trPr>
          <w:cantSplit/>
        </w:trPr>
        <w:tc>
          <w:tcPr>
            <w:tcW w:w="794" w:type="dxa"/>
          </w:tcPr>
          <w:p w14:paraId="3372480F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433A05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15B21A" w14:textId="73A5C1DB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سوزش چشم</w:t>
            </w:r>
          </w:p>
        </w:tc>
      </w:tr>
      <w:tr w:rsidR="0034316E" w:rsidRPr="0034316E" w14:paraId="0A05B97E" w14:textId="77777777" w:rsidTr="009323FA">
        <w:trPr>
          <w:cantSplit/>
        </w:trPr>
        <w:tc>
          <w:tcPr>
            <w:tcW w:w="794" w:type="dxa"/>
          </w:tcPr>
          <w:p w14:paraId="3492EE61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3CFC753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1E6496" w14:textId="10814210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خارش پوست</w:t>
            </w:r>
          </w:p>
        </w:tc>
      </w:tr>
      <w:tr w:rsidR="0034316E" w:rsidRPr="0034316E" w14:paraId="30AD9698" w14:textId="77777777" w:rsidTr="009323FA">
        <w:trPr>
          <w:cantSplit/>
        </w:trPr>
        <w:tc>
          <w:tcPr>
            <w:tcW w:w="794" w:type="dxa"/>
          </w:tcPr>
          <w:p w14:paraId="18A9D8F0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F43193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1EABB2" w14:textId="30DAA31A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سرطان‌زا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</w:p>
        </w:tc>
      </w:tr>
      <w:tr w:rsidR="0034316E" w:rsidRPr="0034316E" w14:paraId="1D47E996" w14:textId="77777777" w:rsidTr="009323FA">
        <w:trPr>
          <w:cantSplit/>
        </w:trPr>
        <w:tc>
          <w:tcPr>
            <w:tcW w:w="794" w:type="dxa"/>
          </w:tcPr>
          <w:p w14:paraId="0E771146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DE6BEC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DEE6C5" w14:textId="2AA63FC4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ب</w:t>
            </w:r>
            <w:r w:rsidRPr="0034316E">
              <w:rPr>
                <w:rFonts w:cs="B Nazanin" w:hint="cs"/>
                <w:color w:val="000000" w:themeColor="text1"/>
                <w:rtl/>
              </w:rPr>
              <w:t>ی‌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خواب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9323FA" w:rsidRPr="0034316E" w14:paraId="7E922470" w14:textId="77777777" w:rsidTr="009323FA">
        <w:trPr>
          <w:cantSplit/>
        </w:trPr>
        <w:tc>
          <w:tcPr>
            <w:tcW w:w="794" w:type="dxa"/>
          </w:tcPr>
          <w:p w14:paraId="6AD8E70C" w14:textId="77777777" w:rsidR="009323FA" w:rsidRPr="0034316E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24A31C" w14:textId="77777777" w:rsidR="009323FA" w:rsidRPr="0034316E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78CD087" w14:textId="77777777" w:rsidR="00DA6CEC" w:rsidRPr="0034316E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4C8CE61" w14:textId="77777777" w:rsidTr="009323FA">
        <w:trPr>
          <w:cantSplit/>
        </w:trPr>
        <w:tc>
          <w:tcPr>
            <w:tcW w:w="794" w:type="dxa"/>
          </w:tcPr>
          <w:p w14:paraId="00289DFE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41CFAC" w14:textId="1AAC2F35" w:rsidR="005110C8" w:rsidRPr="0034316E" w:rsidRDefault="000F694E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34F3DB30" w14:textId="77777777" w:rsidTr="009323FA">
        <w:trPr>
          <w:cantSplit/>
        </w:trPr>
        <w:tc>
          <w:tcPr>
            <w:tcW w:w="794" w:type="dxa"/>
          </w:tcPr>
          <w:p w14:paraId="66A23FBE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7FBDF1D8" w14:textId="0071B02A" w:rsidR="005110C8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در حمل‌ونقل بین‌المللی، کدام برچسب روی بسته‌بندی مواد خطرناک الزام‌آور است؟</w:t>
            </w:r>
          </w:p>
        </w:tc>
      </w:tr>
      <w:tr w:rsidR="0034316E" w:rsidRPr="0034316E" w14:paraId="3BDD2538" w14:textId="77777777" w:rsidTr="009323FA">
        <w:trPr>
          <w:cantSplit/>
        </w:trPr>
        <w:tc>
          <w:tcPr>
            <w:tcW w:w="794" w:type="dxa"/>
          </w:tcPr>
          <w:p w14:paraId="0A2C93B0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2A72D8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84B33E" w14:textId="5F1646A2" w:rsidR="009C4BCE" w:rsidRPr="0034316E" w:rsidRDefault="009C4BCE" w:rsidP="009C4BCE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برچسب ق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مت</w:t>
            </w:r>
          </w:p>
        </w:tc>
      </w:tr>
      <w:tr w:rsidR="0034316E" w:rsidRPr="0034316E" w14:paraId="2EF22484" w14:textId="77777777" w:rsidTr="009323FA">
        <w:trPr>
          <w:cantSplit/>
        </w:trPr>
        <w:tc>
          <w:tcPr>
            <w:tcW w:w="794" w:type="dxa"/>
          </w:tcPr>
          <w:p w14:paraId="2DE9AB10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5456DB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950BCA" w14:textId="5A655EEE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برچسب شرکت سازنده</w:t>
            </w:r>
          </w:p>
        </w:tc>
      </w:tr>
      <w:tr w:rsidR="0034316E" w:rsidRPr="0034316E" w14:paraId="468E953B" w14:textId="77777777" w:rsidTr="009323FA">
        <w:trPr>
          <w:cantSplit/>
        </w:trPr>
        <w:tc>
          <w:tcPr>
            <w:tcW w:w="794" w:type="dxa"/>
          </w:tcPr>
          <w:p w14:paraId="1A6FB785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E01B71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89ABC0" w14:textId="044F42B8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نماد کلاس خطر</w:t>
            </w:r>
          </w:p>
        </w:tc>
      </w:tr>
      <w:tr w:rsidR="0034316E" w:rsidRPr="0034316E" w14:paraId="251C454B" w14:textId="77777777" w:rsidTr="009323FA">
        <w:trPr>
          <w:cantSplit/>
        </w:trPr>
        <w:tc>
          <w:tcPr>
            <w:tcW w:w="794" w:type="dxa"/>
          </w:tcPr>
          <w:p w14:paraId="66FFBFEA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7258C8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C4FC9F" w14:textId="5658599B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رنگ محصول</w:t>
            </w:r>
          </w:p>
        </w:tc>
      </w:tr>
      <w:tr w:rsidR="00A83656" w:rsidRPr="0034316E" w14:paraId="51298B3D" w14:textId="77777777" w:rsidTr="009323FA">
        <w:trPr>
          <w:cantSplit/>
        </w:trPr>
        <w:tc>
          <w:tcPr>
            <w:tcW w:w="794" w:type="dxa"/>
          </w:tcPr>
          <w:p w14:paraId="489B0671" w14:textId="77777777" w:rsidR="00A83656" w:rsidRPr="0034316E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52FFBA" w14:textId="77777777" w:rsidR="00A83656" w:rsidRPr="0034316E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1CF88FD" w14:textId="77777777" w:rsidR="005110C8" w:rsidRPr="0034316E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F94CD0B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51C725FB" w14:textId="77777777" w:rsidR="00305037" w:rsidRPr="0034316E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08E061" w14:textId="66282C92" w:rsidR="00305037" w:rsidRPr="0034316E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C4D69"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راهنما و دستورال</w:t>
            </w:r>
            <w:r w:rsidR="00F37FF0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ع</w:t>
            </w:r>
            <w:r w:rsidR="00EC4D69"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مل جامع مواد شیمیایی خطرناک</w:t>
            </w:r>
          </w:p>
        </w:tc>
      </w:tr>
      <w:tr w:rsidR="0034316E" w:rsidRPr="0034316E" w14:paraId="3154821B" w14:textId="77777777" w:rsidTr="00FC7E6A">
        <w:trPr>
          <w:cantSplit/>
        </w:trPr>
        <w:tc>
          <w:tcPr>
            <w:tcW w:w="794" w:type="dxa"/>
          </w:tcPr>
          <w:p w14:paraId="1A8AF6BD" w14:textId="77777777" w:rsidR="00305037" w:rsidRPr="0034316E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  <w:shd w:val="clear" w:color="auto" w:fill="auto"/>
          </w:tcPr>
          <w:p w14:paraId="0C9E55F6" w14:textId="027650AB" w:rsidR="00305037" w:rsidRPr="0034316E" w:rsidRDefault="000F694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عدد </w:t>
            </w:r>
            <w:r w:rsidRPr="0034316E">
              <w:rPr>
                <w:rFonts w:cs="B Nazanin"/>
                <w:color w:val="000000" w:themeColor="text1"/>
                <w:szCs w:val="28"/>
              </w:rPr>
              <w:t>IUPAC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مربوط به چ</w:t>
            </w:r>
            <w:r w:rsidRPr="0034316E">
              <w:rPr>
                <w:rFonts w:cs="B Nazanin" w:hint="cs"/>
                <w:color w:val="000000" w:themeColor="text1"/>
                <w:szCs w:val="28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szCs w:val="28"/>
                <w:rtl/>
              </w:rPr>
              <w:t>ست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 xml:space="preserve"> </w:t>
            </w:r>
            <w:r w:rsidR="009C4BCE" w:rsidRPr="0034316E">
              <w:rPr>
                <w:rFonts w:cs="B Nazanin"/>
                <w:color w:val="000000" w:themeColor="text1"/>
                <w:szCs w:val="28"/>
                <w:rtl/>
              </w:rPr>
              <w:t>؟</w:t>
            </w:r>
          </w:p>
        </w:tc>
      </w:tr>
      <w:tr w:rsidR="0034316E" w:rsidRPr="0034316E" w14:paraId="6569B71D" w14:textId="77777777" w:rsidTr="00FC7E6A">
        <w:trPr>
          <w:cantSplit/>
        </w:trPr>
        <w:tc>
          <w:tcPr>
            <w:tcW w:w="794" w:type="dxa"/>
          </w:tcPr>
          <w:p w14:paraId="12100114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0629BF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  <w:shd w:val="clear" w:color="auto" w:fill="auto"/>
          </w:tcPr>
          <w:p w14:paraId="067C30D3" w14:textId="6120E985" w:rsidR="009C4BCE" w:rsidRPr="0034316E" w:rsidRDefault="00FC7E6A" w:rsidP="00FC7E6A">
            <w:pPr>
              <w:pStyle w:val="a2"/>
              <w:keepNext/>
              <w:keepLines/>
              <w:rPr>
                <w:rStyle w:val="StyleComplexNazanin"/>
                <w:rFonts w:ascii="Times New Roman" w:hAnsi="Times New Roman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يک سيستم كدگذار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عدد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 فرمت </w:t>
            </w:r>
            <w:r w:rsidRPr="0034316E">
              <w:rPr>
                <w:rFonts w:cs="B Nazanin"/>
                <w:color w:val="000000" w:themeColor="text1"/>
              </w:rPr>
              <w:t>x-xx-xxx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است</w:t>
            </w:r>
          </w:p>
        </w:tc>
      </w:tr>
      <w:tr w:rsidR="0034316E" w:rsidRPr="0034316E" w14:paraId="170B6766" w14:textId="77777777" w:rsidTr="00FC7E6A">
        <w:trPr>
          <w:cantSplit/>
        </w:trPr>
        <w:tc>
          <w:tcPr>
            <w:tcW w:w="794" w:type="dxa"/>
          </w:tcPr>
          <w:p w14:paraId="23A2B0AC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6087DC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  <w:shd w:val="clear" w:color="auto" w:fill="auto"/>
          </w:tcPr>
          <w:p w14:paraId="1948C071" w14:textId="62618658" w:rsidR="009C4BCE" w:rsidRPr="0034316E" w:rsidRDefault="00FC7E6A" w:rsidP="00FC7E6A">
            <w:pPr>
              <w:pStyle w:val="a2"/>
              <w:keepNext/>
              <w:keepLines/>
              <w:rPr>
                <w:rStyle w:val="StyleComplexNazanin"/>
                <w:rFonts w:ascii="Times New Roman" w:hAnsi="Times New Roman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يک سيستم كدگذار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بين المللي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شناسايي مواد شيميايي بوده و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به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منظور ارائه يک روش استاندارد و قابل درک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شناسايي اطالعات مولكولي مواد و آسان نمودن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جستجو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اين اطالعات وضع شده است</w:t>
            </w:r>
          </w:p>
        </w:tc>
      </w:tr>
      <w:tr w:rsidR="0034316E" w:rsidRPr="0034316E" w14:paraId="707ABEF8" w14:textId="77777777" w:rsidTr="00FC7E6A">
        <w:trPr>
          <w:cantSplit/>
          <w:trHeight w:val="70"/>
        </w:trPr>
        <w:tc>
          <w:tcPr>
            <w:tcW w:w="794" w:type="dxa"/>
          </w:tcPr>
          <w:p w14:paraId="2B8A7E4F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1C76C2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  <w:shd w:val="clear" w:color="auto" w:fill="auto"/>
          </w:tcPr>
          <w:p w14:paraId="0E04FD6C" w14:textId="46AB7074" w:rsidR="009C4BCE" w:rsidRPr="0034316E" w:rsidRDefault="00FC7E6A" w:rsidP="00FC7E6A">
            <w:pPr>
              <w:pStyle w:val="a2"/>
              <w:keepNext/>
              <w:keepLines/>
              <w:rPr>
                <w:rStyle w:val="StyleComplexNazanin"/>
                <w:rFonts w:ascii="Times New Roman" w:hAnsi="Times New Roman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شاخص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خطرات 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ست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‌مح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ط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577BD38E" w14:textId="77777777" w:rsidTr="00FC7E6A">
        <w:trPr>
          <w:cantSplit/>
        </w:trPr>
        <w:tc>
          <w:tcPr>
            <w:tcW w:w="794" w:type="dxa"/>
          </w:tcPr>
          <w:p w14:paraId="2FFD2CC7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AB8B5D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  <w:shd w:val="clear" w:color="auto" w:fill="auto"/>
          </w:tcPr>
          <w:p w14:paraId="360E23AF" w14:textId="4EBABFE9" w:rsidR="009C4BCE" w:rsidRPr="0034316E" w:rsidRDefault="00FC7E6A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کد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هشدار اضطرار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21773869" w14:textId="77777777" w:rsidTr="009323FA">
        <w:trPr>
          <w:cantSplit/>
        </w:trPr>
        <w:tc>
          <w:tcPr>
            <w:tcW w:w="794" w:type="dxa"/>
          </w:tcPr>
          <w:p w14:paraId="446FC667" w14:textId="77777777" w:rsidR="00A83656" w:rsidRPr="0034316E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1B32C4" w14:textId="77777777" w:rsidR="00A83656" w:rsidRPr="0034316E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5BBD840" w14:textId="77777777" w:rsidR="00305037" w:rsidRPr="0034316E" w:rsidRDefault="00305037" w:rsidP="0030503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F06E6B9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426413B9" w14:textId="77777777" w:rsidR="00305037" w:rsidRPr="0034316E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557F72" w14:textId="2698E7EE" w:rsidR="00305037" w:rsidRPr="0034316E" w:rsidRDefault="000F694E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53099360" w14:textId="77777777" w:rsidTr="009323FA">
        <w:trPr>
          <w:cantSplit/>
        </w:trPr>
        <w:tc>
          <w:tcPr>
            <w:tcW w:w="794" w:type="dxa"/>
          </w:tcPr>
          <w:p w14:paraId="36CE046D" w14:textId="77777777" w:rsidR="00305037" w:rsidRPr="0034316E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62F45910" w14:textId="48007EE1" w:rsidR="00305037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اصطلاح</w:t>
            </w:r>
            <w:r w:rsidRPr="0034316E">
              <w:rPr>
                <w:rFonts w:cs="B Nazanin"/>
                <w:color w:val="000000" w:themeColor="text1"/>
                <w:szCs w:val="28"/>
              </w:rPr>
              <w:t xml:space="preserve"> "Pictogram" 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>در</w:t>
            </w:r>
            <w:r w:rsidRPr="0034316E">
              <w:rPr>
                <w:rFonts w:cs="B Nazanin"/>
                <w:color w:val="000000" w:themeColor="text1"/>
                <w:szCs w:val="28"/>
              </w:rPr>
              <w:t xml:space="preserve"> GHS </w:t>
            </w:r>
            <w:r w:rsidRPr="0034316E">
              <w:rPr>
                <w:rFonts w:cs="B Nazanin"/>
                <w:color w:val="000000" w:themeColor="text1"/>
                <w:szCs w:val="28"/>
                <w:rtl/>
              </w:rPr>
              <w:t>به چه معناست؟</w:t>
            </w:r>
          </w:p>
        </w:tc>
      </w:tr>
      <w:tr w:rsidR="0034316E" w:rsidRPr="0034316E" w14:paraId="65A78ED6" w14:textId="77777777" w:rsidTr="009323FA">
        <w:trPr>
          <w:cantSplit/>
        </w:trPr>
        <w:tc>
          <w:tcPr>
            <w:tcW w:w="794" w:type="dxa"/>
          </w:tcPr>
          <w:p w14:paraId="3167BE8A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0586DA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13476B" w14:textId="3F94BCEF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زان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</w:t>
            </w:r>
          </w:p>
        </w:tc>
      </w:tr>
      <w:tr w:rsidR="0034316E" w:rsidRPr="0034316E" w14:paraId="0C02BE43" w14:textId="77777777" w:rsidTr="009323FA">
        <w:trPr>
          <w:cantSplit/>
        </w:trPr>
        <w:tc>
          <w:tcPr>
            <w:tcW w:w="794" w:type="dxa"/>
          </w:tcPr>
          <w:p w14:paraId="681FA612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32E3D2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5ABC9E" w14:textId="4628002A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عبارت هشدار</w:t>
            </w:r>
          </w:p>
        </w:tc>
      </w:tr>
      <w:tr w:rsidR="0034316E" w:rsidRPr="0034316E" w14:paraId="0FD4BF2F" w14:textId="77777777" w:rsidTr="009323FA">
        <w:trPr>
          <w:cantSplit/>
        </w:trPr>
        <w:tc>
          <w:tcPr>
            <w:tcW w:w="794" w:type="dxa"/>
          </w:tcPr>
          <w:p w14:paraId="6049C10B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7F9F63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124B05" w14:textId="528E6284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علامت تصو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هشدار</w:t>
            </w:r>
          </w:p>
        </w:tc>
      </w:tr>
      <w:tr w:rsidR="0034316E" w:rsidRPr="0034316E" w14:paraId="0BA99E45" w14:textId="77777777" w:rsidTr="009323FA">
        <w:trPr>
          <w:cantSplit/>
        </w:trPr>
        <w:tc>
          <w:tcPr>
            <w:tcW w:w="794" w:type="dxa"/>
          </w:tcPr>
          <w:p w14:paraId="6FB722AC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BA0DF4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B63203" w14:textId="5941494B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دستور ذخ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ره‌ساز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6710F8B3" w14:textId="77777777" w:rsidTr="009323FA">
        <w:trPr>
          <w:cantSplit/>
        </w:trPr>
        <w:tc>
          <w:tcPr>
            <w:tcW w:w="794" w:type="dxa"/>
          </w:tcPr>
          <w:p w14:paraId="0529763E" w14:textId="77777777" w:rsidR="00A83656" w:rsidRPr="0034316E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A9CC57" w14:textId="77777777" w:rsidR="00A83656" w:rsidRPr="0034316E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121D5BA" w14:textId="77777777" w:rsidR="00305037" w:rsidRPr="0034316E" w:rsidRDefault="00305037" w:rsidP="0030503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EB00190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5A110D38" w14:textId="77777777" w:rsidR="00305037" w:rsidRPr="0034316E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351694" w14:textId="36424D2B" w:rsidR="00305037" w:rsidRPr="0034316E" w:rsidRDefault="000F694E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 راهنما و دستورالعمل جامع مواد شیمیایی خطرناک</w:t>
            </w:r>
          </w:p>
        </w:tc>
      </w:tr>
      <w:tr w:rsidR="0034316E" w:rsidRPr="0034316E" w14:paraId="233CD151" w14:textId="77777777" w:rsidTr="009323FA">
        <w:trPr>
          <w:cantSplit/>
        </w:trPr>
        <w:tc>
          <w:tcPr>
            <w:tcW w:w="794" w:type="dxa"/>
          </w:tcPr>
          <w:p w14:paraId="6138A3F6" w14:textId="77777777" w:rsidR="00305037" w:rsidRPr="0034316E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24A684AE" w14:textId="77FCDC75" w:rsidR="00305037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szCs w:val="28"/>
                <w:rtl/>
              </w:rPr>
              <w:t>قرارگیری طولانی در معرض مواد خورنده ممکن است چه آسیبی وارد کند؟</w:t>
            </w:r>
          </w:p>
        </w:tc>
      </w:tr>
      <w:tr w:rsidR="0034316E" w:rsidRPr="0034316E" w14:paraId="53C679B1" w14:textId="77777777" w:rsidTr="009323FA">
        <w:trPr>
          <w:cantSplit/>
        </w:trPr>
        <w:tc>
          <w:tcPr>
            <w:tcW w:w="794" w:type="dxa"/>
          </w:tcPr>
          <w:p w14:paraId="6F36DC8D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B7FC0B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4CFE58" w14:textId="29813E3D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اختلال ب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نا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</w:p>
        </w:tc>
      </w:tr>
      <w:tr w:rsidR="0034316E" w:rsidRPr="0034316E" w14:paraId="1886B5C2" w14:textId="77777777" w:rsidTr="009323FA">
        <w:trPr>
          <w:cantSplit/>
        </w:trPr>
        <w:tc>
          <w:tcPr>
            <w:tcW w:w="794" w:type="dxa"/>
          </w:tcPr>
          <w:p w14:paraId="003761BB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AD0205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3377C5" w14:textId="71E7117A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تخر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بافت پوست</w:t>
            </w:r>
          </w:p>
        </w:tc>
      </w:tr>
      <w:tr w:rsidR="0034316E" w:rsidRPr="0034316E" w14:paraId="02AB5E4B" w14:textId="77777777" w:rsidTr="009323FA">
        <w:trPr>
          <w:cantSplit/>
        </w:trPr>
        <w:tc>
          <w:tcPr>
            <w:tcW w:w="794" w:type="dxa"/>
          </w:tcPr>
          <w:p w14:paraId="02F78A41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7F8A9F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F5D9A5" w14:textId="1282AEF4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تنگ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نفس</w:t>
            </w:r>
          </w:p>
        </w:tc>
      </w:tr>
      <w:tr w:rsidR="0034316E" w:rsidRPr="0034316E" w14:paraId="65E9D49C" w14:textId="77777777" w:rsidTr="009323FA">
        <w:trPr>
          <w:cantSplit/>
        </w:trPr>
        <w:tc>
          <w:tcPr>
            <w:tcW w:w="794" w:type="dxa"/>
          </w:tcPr>
          <w:p w14:paraId="034D2470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7B9137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7EC21E" w14:textId="49888D67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تغ</w:t>
            </w:r>
            <w:r w:rsidRPr="0034316E">
              <w:rPr>
                <w:rFonts w:cs="B Nazanin" w:hint="cs"/>
                <w:color w:val="000000" w:themeColor="text1"/>
                <w:rtl/>
              </w:rPr>
              <w:t>یی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رنگ مو</w:t>
            </w:r>
          </w:p>
        </w:tc>
      </w:tr>
      <w:tr w:rsidR="00A83656" w:rsidRPr="0034316E" w14:paraId="609CD65C" w14:textId="77777777" w:rsidTr="009323FA">
        <w:trPr>
          <w:cantSplit/>
        </w:trPr>
        <w:tc>
          <w:tcPr>
            <w:tcW w:w="794" w:type="dxa"/>
          </w:tcPr>
          <w:p w14:paraId="568E4B19" w14:textId="77777777" w:rsidR="00A83656" w:rsidRPr="0034316E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E3E389" w14:textId="77777777" w:rsidR="00A83656" w:rsidRPr="0034316E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BD86E38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6318CDB" w14:textId="77777777" w:rsidTr="009C4BCE">
        <w:trPr>
          <w:cantSplit/>
        </w:trPr>
        <w:tc>
          <w:tcPr>
            <w:tcW w:w="794" w:type="dxa"/>
            <w:shd w:val="clear" w:color="auto" w:fill="auto"/>
          </w:tcPr>
          <w:p w14:paraId="390962A4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19F0A4" w14:textId="22DA6CC3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2731F395" w14:textId="77777777" w:rsidTr="009C4BCE">
        <w:trPr>
          <w:cantSplit/>
          <w:trHeight w:val="70"/>
        </w:trPr>
        <w:tc>
          <w:tcPr>
            <w:tcW w:w="794" w:type="dxa"/>
          </w:tcPr>
          <w:p w14:paraId="45F5A020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3270A9E1" w14:textId="277AD8B8" w:rsidR="001218DE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Theme="majorBidi" w:hAnsiTheme="majorBidi" w:cs="B Nazanin"/>
                <w:color w:val="000000" w:themeColor="text1"/>
                <w:rtl/>
              </w:rPr>
              <w:t xml:space="preserve">مواد کلاس ۲ در طبقه‌بندی حمل‌ونقل، شامل چه نوع موادی هستند؟ </w:t>
            </w:r>
          </w:p>
        </w:tc>
      </w:tr>
      <w:tr w:rsidR="0034316E" w:rsidRPr="0034316E" w14:paraId="2DB282C4" w14:textId="77777777" w:rsidTr="009C4BCE">
        <w:trPr>
          <w:cantSplit/>
        </w:trPr>
        <w:tc>
          <w:tcPr>
            <w:tcW w:w="794" w:type="dxa"/>
          </w:tcPr>
          <w:p w14:paraId="425A629C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85DF74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DA2461" w14:textId="0A52AFA1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عات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اشتعال‌پذ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ر</w:t>
            </w:r>
          </w:p>
        </w:tc>
      </w:tr>
      <w:tr w:rsidR="0034316E" w:rsidRPr="0034316E" w14:paraId="1373CF98" w14:textId="77777777" w:rsidTr="009C4BCE">
        <w:trPr>
          <w:cantSplit/>
        </w:trPr>
        <w:tc>
          <w:tcPr>
            <w:tcW w:w="794" w:type="dxa"/>
          </w:tcPr>
          <w:p w14:paraId="344F77C3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B25685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AE0E9F" w14:textId="63A16F82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گازها</w:t>
            </w:r>
          </w:p>
        </w:tc>
      </w:tr>
      <w:tr w:rsidR="0034316E" w:rsidRPr="0034316E" w14:paraId="6A509076" w14:textId="77777777" w:rsidTr="009C4BCE">
        <w:trPr>
          <w:cantSplit/>
        </w:trPr>
        <w:tc>
          <w:tcPr>
            <w:tcW w:w="794" w:type="dxa"/>
          </w:tcPr>
          <w:p w14:paraId="5CEFA7EC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0A014B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E07E0D" w14:textId="5EA628B5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جامدات سم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377C57EE" w14:textId="77777777" w:rsidTr="009C4BCE">
        <w:trPr>
          <w:cantSplit/>
        </w:trPr>
        <w:tc>
          <w:tcPr>
            <w:tcW w:w="794" w:type="dxa"/>
          </w:tcPr>
          <w:p w14:paraId="2FC2F39B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085AFF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97D2BD" w14:textId="158993BC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معدن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120FB960" w14:textId="77777777" w:rsidTr="009C4BCE">
        <w:trPr>
          <w:cantSplit/>
        </w:trPr>
        <w:tc>
          <w:tcPr>
            <w:tcW w:w="794" w:type="dxa"/>
          </w:tcPr>
          <w:p w14:paraId="384612F0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5153FB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0474EA7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EBBDBAA" w14:textId="77777777" w:rsidTr="009C4BCE">
        <w:trPr>
          <w:cantSplit/>
        </w:trPr>
        <w:tc>
          <w:tcPr>
            <w:tcW w:w="794" w:type="dxa"/>
            <w:shd w:val="clear" w:color="auto" w:fill="auto"/>
          </w:tcPr>
          <w:p w14:paraId="4AA107AD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B05BBB" w14:textId="308B37C1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44A3CB25" w14:textId="77777777" w:rsidTr="009C4BCE">
        <w:trPr>
          <w:cantSplit/>
        </w:trPr>
        <w:tc>
          <w:tcPr>
            <w:tcW w:w="794" w:type="dxa"/>
          </w:tcPr>
          <w:p w14:paraId="37E6F495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1E9491A3" w14:textId="4F0DC23D" w:rsidR="001218DE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Theme="majorBidi" w:hAnsiTheme="majorBidi" w:cs="B Nazanin"/>
                <w:color w:val="000000" w:themeColor="text1"/>
                <w:rtl/>
              </w:rPr>
              <w:t xml:space="preserve">در صورت نشت مواد سمی در فضای بسته، اولین اقدام چیست؟ </w:t>
            </w:r>
          </w:p>
        </w:tc>
      </w:tr>
      <w:tr w:rsidR="0034316E" w:rsidRPr="0034316E" w14:paraId="5714D8CE" w14:textId="77777777" w:rsidTr="009C4BCE">
        <w:trPr>
          <w:cantSplit/>
        </w:trPr>
        <w:tc>
          <w:tcPr>
            <w:tcW w:w="794" w:type="dxa"/>
          </w:tcPr>
          <w:p w14:paraId="5AB5155E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01A990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D2E12B" w14:textId="34041E28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ختن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خاک رو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آن</w:t>
            </w:r>
          </w:p>
        </w:tc>
      </w:tr>
      <w:tr w:rsidR="0034316E" w:rsidRPr="0034316E" w14:paraId="1110A25B" w14:textId="77777777" w:rsidTr="009C4BCE">
        <w:trPr>
          <w:cantSplit/>
        </w:trPr>
        <w:tc>
          <w:tcPr>
            <w:tcW w:w="794" w:type="dxa"/>
          </w:tcPr>
          <w:p w14:paraId="55CE3ACA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B23D0F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DD54F2" w14:textId="3B0F7C46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ترک سر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ع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محل و تهو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ه</w:t>
            </w:r>
          </w:p>
        </w:tc>
      </w:tr>
      <w:tr w:rsidR="0034316E" w:rsidRPr="0034316E" w14:paraId="25A3BF38" w14:textId="77777777" w:rsidTr="009C4BCE">
        <w:trPr>
          <w:cantSplit/>
        </w:trPr>
        <w:tc>
          <w:tcPr>
            <w:tcW w:w="794" w:type="dxa"/>
          </w:tcPr>
          <w:p w14:paraId="463139C0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815988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54ADFE" w14:textId="5A2F26F3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استفاده از صابون</w:t>
            </w:r>
          </w:p>
        </w:tc>
      </w:tr>
      <w:tr w:rsidR="0034316E" w:rsidRPr="0034316E" w14:paraId="0FFB8530" w14:textId="77777777" w:rsidTr="009C4BCE">
        <w:trPr>
          <w:cantSplit/>
        </w:trPr>
        <w:tc>
          <w:tcPr>
            <w:tcW w:w="794" w:type="dxa"/>
          </w:tcPr>
          <w:p w14:paraId="15EB87EF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CAA555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3568A0" w14:textId="3883F6E9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افزودن آب</w:t>
            </w:r>
          </w:p>
        </w:tc>
      </w:tr>
      <w:tr w:rsidR="00A83656" w:rsidRPr="0034316E" w14:paraId="6DE601C8" w14:textId="77777777" w:rsidTr="009C4BCE">
        <w:trPr>
          <w:cantSplit/>
        </w:trPr>
        <w:tc>
          <w:tcPr>
            <w:tcW w:w="794" w:type="dxa"/>
          </w:tcPr>
          <w:p w14:paraId="3F314BB8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329E0B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BDF442D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4DE42F0" w14:textId="77777777" w:rsidTr="009C4BCE">
        <w:trPr>
          <w:cantSplit/>
        </w:trPr>
        <w:tc>
          <w:tcPr>
            <w:tcW w:w="794" w:type="dxa"/>
            <w:shd w:val="clear" w:color="auto" w:fill="auto"/>
          </w:tcPr>
          <w:p w14:paraId="2F474931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CFA448" w14:textId="67E6A274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516552B3" w14:textId="77777777" w:rsidTr="009C4BCE">
        <w:trPr>
          <w:cantSplit/>
        </w:trPr>
        <w:tc>
          <w:tcPr>
            <w:tcW w:w="794" w:type="dxa"/>
          </w:tcPr>
          <w:p w14:paraId="7DBAB06C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26F64943" w14:textId="2AF09887" w:rsidR="001218DE" w:rsidRPr="0034316E" w:rsidRDefault="009C4BCE" w:rsidP="009C4B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Theme="majorBidi" w:hAnsiTheme="majorBidi" w:cs="B Nazanin"/>
                <w:color w:val="000000" w:themeColor="text1"/>
                <w:rtl/>
              </w:rPr>
              <w:t xml:space="preserve">کدام نماد نشان‌دهنده مواد با خطر سرطان‌زایی است؟ </w:t>
            </w:r>
          </w:p>
        </w:tc>
      </w:tr>
      <w:tr w:rsidR="0034316E" w:rsidRPr="0034316E" w14:paraId="29B44C8E" w14:textId="77777777" w:rsidTr="009C4BCE">
        <w:trPr>
          <w:cantSplit/>
        </w:trPr>
        <w:tc>
          <w:tcPr>
            <w:tcW w:w="794" w:type="dxa"/>
          </w:tcPr>
          <w:p w14:paraId="3722822E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E900CB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D03CAC" w14:textId="0AEBE281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شعله</w:t>
            </w:r>
          </w:p>
        </w:tc>
      </w:tr>
      <w:tr w:rsidR="0034316E" w:rsidRPr="0034316E" w14:paraId="45B16F01" w14:textId="77777777" w:rsidTr="009C4BCE">
        <w:trPr>
          <w:cantSplit/>
        </w:trPr>
        <w:tc>
          <w:tcPr>
            <w:tcW w:w="794" w:type="dxa"/>
          </w:tcPr>
          <w:p w14:paraId="04E9B4AA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C47F67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585B3F" w14:textId="45756B7E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علامت تعجب</w:t>
            </w:r>
          </w:p>
        </w:tc>
      </w:tr>
      <w:tr w:rsidR="0034316E" w:rsidRPr="0034316E" w14:paraId="3FE75258" w14:textId="77777777" w:rsidTr="009C4BCE">
        <w:trPr>
          <w:cantSplit/>
        </w:trPr>
        <w:tc>
          <w:tcPr>
            <w:tcW w:w="794" w:type="dxa"/>
          </w:tcPr>
          <w:p w14:paraId="42FC6184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35CADC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B445D2" w14:textId="745EC892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انسان با ستاره رو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قفسه س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نه</w:t>
            </w:r>
          </w:p>
        </w:tc>
      </w:tr>
      <w:tr w:rsidR="0034316E" w:rsidRPr="0034316E" w14:paraId="250210FC" w14:textId="77777777" w:rsidTr="009C4BCE">
        <w:trPr>
          <w:cantSplit/>
        </w:trPr>
        <w:tc>
          <w:tcPr>
            <w:tcW w:w="794" w:type="dxa"/>
          </w:tcPr>
          <w:p w14:paraId="284ED7A2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B31746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90C5D3" w14:textId="01562AC5" w:rsidR="009C4BCE" w:rsidRPr="0034316E" w:rsidRDefault="009C4BCE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جمجمه</w:t>
            </w:r>
          </w:p>
        </w:tc>
      </w:tr>
      <w:tr w:rsidR="00A83656" w:rsidRPr="0034316E" w14:paraId="2B4B2F57" w14:textId="77777777" w:rsidTr="009C4BCE">
        <w:trPr>
          <w:cantSplit/>
        </w:trPr>
        <w:tc>
          <w:tcPr>
            <w:tcW w:w="794" w:type="dxa"/>
          </w:tcPr>
          <w:p w14:paraId="5B526B83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F363E0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E63E176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32E22CB" w14:textId="77777777" w:rsidTr="009C4BCE">
        <w:trPr>
          <w:cantSplit/>
        </w:trPr>
        <w:tc>
          <w:tcPr>
            <w:tcW w:w="794" w:type="dxa"/>
            <w:shd w:val="clear" w:color="auto" w:fill="auto"/>
          </w:tcPr>
          <w:p w14:paraId="58CD694C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4D6525" w14:textId="15F336F3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03D7F61B" w14:textId="77777777" w:rsidTr="009C4BCE">
        <w:trPr>
          <w:cantSplit/>
        </w:trPr>
        <w:tc>
          <w:tcPr>
            <w:tcW w:w="794" w:type="dxa"/>
          </w:tcPr>
          <w:p w14:paraId="5BF9A43B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0B9C3CDF" w14:textId="2E8FD6F4" w:rsidR="001218DE" w:rsidRPr="0034316E" w:rsidRDefault="00976853" w:rsidP="00EF5217">
            <w:pPr>
              <w:rPr>
                <w:rStyle w:val="StyleComplexNazanin"/>
                <w:rFonts w:ascii="Times New Roman" w:hAnsi="Times New Roman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مسئوليت مديريت و نيز كارگران </w:t>
            </w:r>
            <w:r w:rsidRPr="0034316E">
              <w:rPr>
                <w:rFonts w:cs="B Nazanin" w:hint="cs"/>
                <w:color w:val="000000" w:themeColor="text1"/>
                <w:rtl/>
              </w:rPr>
              <w:t>برای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استفاده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صحيح از </w:t>
            </w:r>
            <w:r w:rsidRPr="0034316E">
              <w:rPr>
                <w:rFonts w:cs="B Nazanin" w:hint="cs"/>
                <w:color w:val="000000" w:themeColor="text1"/>
                <w:rtl/>
              </w:rPr>
              <w:t>مواد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شیمیایی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در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محيط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كار شامل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کدامیک از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موارد زير مي باشد</w:t>
            </w:r>
            <w:r w:rsidRPr="0034316E">
              <w:rPr>
                <w:rFonts w:cs="B Nazanin" w:hint="cs"/>
                <w:color w:val="000000" w:themeColor="text1"/>
                <w:rtl/>
              </w:rPr>
              <w:t>؟</w:t>
            </w:r>
          </w:p>
        </w:tc>
      </w:tr>
      <w:tr w:rsidR="0034316E" w:rsidRPr="0034316E" w14:paraId="6C757004" w14:textId="77777777" w:rsidTr="009C4BCE">
        <w:trPr>
          <w:cantSplit/>
        </w:trPr>
        <w:tc>
          <w:tcPr>
            <w:tcW w:w="794" w:type="dxa"/>
          </w:tcPr>
          <w:p w14:paraId="0F091B0A" w14:textId="77777777" w:rsidR="00976853" w:rsidRPr="0034316E" w:rsidRDefault="00976853" w:rsidP="0097685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5F0F12" w14:textId="77777777" w:rsidR="00976853" w:rsidRPr="0034316E" w:rsidRDefault="00976853" w:rsidP="0097685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D20779" w14:textId="0E90E037" w:rsidR="00976853" w:rsidRPr="0034316E" w:rsidRDefault="00976853" w:rsidP="0097685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هدف از استفاده از مواد شيميايي</w:t>
            </w:r>
          </w:p>
        </w:tc>
      </w:tr>
      <w:tr w:rsidR="0034316E" w:rsidRPr="0034316E" w14:paraId="529362B9" w14:textId="77777777" w:rsidTr="009C4BCE">
        <w:trPr>
          <w:cantSplit/>
        </w:trPr>
        <w:tc>
          <w:tcPr>
            <w:tcW w:w="794" w:type="dxa"/>
          </w:tcPr>
          <w:p w14:paraId="70573918" w14:textId="77777777" w:rsidR="00976853" w:rsidRPr="0034316E" w:rsidRDefault="00976853" w:rsidP="0097685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36406F" w14:textId="77777777" w:rsidR="00976853" w:rsidRPr="0034316E" w:rsidRDefault="00976853" w:rsidP="0097685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52BFC4" w14:textId="66F65533" w:rsidR="00976853" w:rsidRPr="0034316E" w:rsidRDefault="00976853" w:rsidP="0097685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نحوه استفاده</w:t>
            </w:r>
          </w:p>
        </w:tc>
      </w:tr>
      <w:tr w:rsidR="0034316E" w:rsidRPr="0034316E" w14:paraId="2EDB8B66" w14:textId="77777777" w:rsidTr="000D2F95">
        <w:trPr>
          <w:cantSplit/>
        </w:trPr>
        <w:tc>
          <w:tcPr>
            <w:tcW w:w="794" w:type="dxa"/>
            <w:shd w:val="clear" w:color="auto" w:fill="auto"/>
          </w:tcPr>
          <w:p w14:paraId="7B3F2699" w14:textId="77777777" w:rsidR="00976853" w:rsidRPr="0034316E" w:rsidRDefault="00976853" w:rsidP="0097685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auto"/>
          </w:tcPr>
          <w:p w14:paraId="40B8C227" w14:textId="77777777" w:rsidR="00976853" w:rsidRPr="0034316E" w:rsidRDefault="00976853" w:rsidP="0097685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  <w:shd w:val="clear" w:color="auto" w:fill="auto"/>
          </w:tcPr>
          <w:p w14:paraId="0AFD34B4" w14:textId="132F80B6" w:rsidR="00976853" w:rsidRPr="0034316E" w:rsidRDefault="00976853" w:rsidP="0097685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مقدار مورد استفاده</w:t>
            </w:r>
          </w:p>
        </w:tc>
      </w:tr>
      <w:tr w:rsidR="0034316E" w:rsidRPr="0034316E" w14:paraId="2FC17C01" w14:textId="77777777" w:rsidTr="009C4BCE">
        <w:trPr>
          <w:cantSplit/>
        </w:trPr>
        <w:tc>
          <w:tcPr>
            <w:tcW w:w="794" w:type="dxa"/>
          </w:tcPr>
          <w:p w14:paraId="377F8FC3" w14:textId="77777777" w:rsidR="009C4BCE" w:rsidRPr="0034316E" w:rsidRDefault="009C4BCE" w:rsidP="009C4BC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BAFF29" w14:textId="77777777" w:rsidR="009C4BCE" w:rsidRPr="0034316E" w:rsidRDefault="009C4BCE" w:rsidP="009C4B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DBA123" w14:textId="6C0BD8C8" w:rsidR="009C4BCE" w:rsidRPr="0034316E" w:rsidRDefault="00976853" w:rsidP="009C4B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هرسه مورد</w:t>
            </w:r>
          </w:p>
        </w:tc>
      </w:tr>
      <w:tr w:rsidR="00A83656" w:rsidRPr="0034316E" w14:paraId="092F423C" w14:textId="77777777" w:rsidTr="009C4BCE">
        <w:trPr>
          <w:cantSplit/>
        </w:trPr>
        <w:tc>
          <w:tcPr>
            <w:tcW w:w="794" w:type="dxa"/>
          </w:tcPr>
          <w:p w14:paraId="2CBF065C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63C2A7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50CA8CC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01B49260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07600E86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901B96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B19CD27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E00A8D" w14:textId="5F361DD7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673AEC08" w14:textId="77777777" w:rsidTr="00D87F2E">
        <w:trPr>
          <w:cantSplit/>
        </w:trPr>
        <w:tc>
          <w:tcPr>
            <w:tcW w:w="794" w:type="dxa"/>
          </w:tcPr>
          <w:p w14:paraId="0232E390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37CDA4E0" w14:textId="02F367FA" w:rsidR="001218DE" w:rsidRPr="0034316E" w:rsidRDefault="00976853" w:rsidP="00EF5217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طبق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کدام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مستندات قانوني و با هدف حفظ و ارتقاء سطح </w:t>
            </w:r>
            <w:r w:rsidRPr="0034316E">
              <w:rPr>
                <w:rFonts w:cs="B Nazanin" w:hint="cs"/>
                <w:color w:val="000000" w:themeColor="text1"/>
                <w:rtl/>
              </w:rPr>
              <w:t>سلامت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نيرو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كار رعايت معيارها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"حدود </w:t>
            </w:r>
            <w:r w:rsidRPr="0034316E">
              <w:rPr>
                <w:rFonts w:cs="B Nazanin" w:hint="cs"/>
                <w:color w:val="000000" w:themeColor="text1"/>
                <w:rtl/>
              </w:rPr>
              <w:t>تماس</w:t>
            </w:r>
            <w:r w:rsidR="00EF5217"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شغلي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عوامل بيمار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زا" تدوين شده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توسط مرکز سلامت برای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كارفرمايان،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كارگران و كارآموزان الزامي مي باشد</w:t>
            </w:r>
          </w:p>
        </w:tc>
      </w:tr>
      <w:tr w:rsidR="0034316E" w:rsidRPr="0034316E" w14:paraId="2DB66D24" w14:textId="77777777" w:rsidTr="00D87F2E">
        <w:trPr>
          <w:cantSplit/>
        </w:trPr>
        <w:tc>
          <w:tcPr>
            <w:tcW w:w="794" w:type="dxa"/>
          </w:tcPr>
          <w:p w14:paraId="5A7DD3C2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31A60D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BBFBC5" w14:textId="49E243FF" w:rsidR="001218DE" w:rsidRPr="0034316E" w:rsidRDefault="0097685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ماده 85 قانون کار</w:t>
            </w:r>
          </w:p>
        </w:tc>
      </w:tr>
      <w:tr w:rsidR="0034316E" w:rsidRPr="0034316E" w14:paraId="27B4E1C6" w14:textId="77777777" w:rsidTr="00D87F2E">
        <w:trPr>
          <w:cantSplit/>
        </w:trPr>
        <w:tc>
          <w:tcPr>
            <w:tcW w:w="794" w:type="dxa"/>
          </w:tcPr>
          <w:p w14:paraId="4A85B6E0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C57D14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5C299A" w14:textId="5B99F8B7" w:rsidR="001218DE" w:rsidRPr="0034316E" w:rsidRDefault="0097685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ماده 93 قانون کار</w:t>
            </w:r>
          </w:p>
        </w:tc>
      </w:tr>
      <w:tr w:rsidR="0034316E" w:rsidRPr="0034316E" w14:paraId="0F0B8599" w14:textId="77777777" w:rsidTr="00D87F2E">
        <w:trPr>
          <w:cantSplit/>
        </w:trPr>
        <w:tc>
          <w:tcPr>
            <w:tcW w:w="794" w:type="dxa"/>
          </w:tcPr>
          <w:p w14:paraId="614620D3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662BD2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AC0A15" w14:textId="0EB3FF53" w:rsidR="001218DE" w:rsidRPr="0034316E" w:rsidRDefault="0097685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تبصره یک ماده 96 قانون کار </w:t>
            </w:r>
          </w:p>
        </w:tc>
      </w:tr>
      <w:tr w:rsidR="0034316E" w:rsidRPr="0034316E" w14:paraId="20117467" w14:textId="77777777" w:rsidTr="00D87F2E">
        <w:trPr>
          <w:cantSplit/>
        </w:trPr>
        <w:tc>
          <w:tcPr>
            <w:tcW w:w="794" w:type="dxa"/>
          </w:tcPr>
          <w:p w14:paraId="4810FA60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620CC4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909784" w14:textId="59981E47" w:rsidR="001218DE" w:rsidRPr="0034316E" w:rsidRDefault="0097685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الف و ج صحیح است </w:t>
            </w:r>
          </w:p>
        </w:tc>
      </w:tr>
      <w:tr w:rsidR="00A83656" w:rsidRPr="0034316E" w14:paraId="0DF12CDC" w14:textId="77777777" w:rsidTr="00A12D2B">
        <w:trPr>
          <w:cantSplit/>
        </w:trPr>
        <w:tc>
          <w:tcPr>
            <w:tcW w:w="794" w:type="dxa"/>
          </w:tcPr>
          <w:p w14:paraId="58AB57E7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581382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852A419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28C2769" w14:textId="77777777" w:rsidTr="00484A5B">
        <w:trPr>
          <w:cantSplit/>
        </w:trPr>
        <w:tc>
          <w:tcPr>
            <w:tcW w:w="794" w:type="dxa"/>
            <w:shd w:val="clear" w:color="auto" w:fill="auto"/>
          </w:tcPr>
          <w:p w14:paraId="156E4B6B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5016EC" w14:textId="4EE8A136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5BC199DC" w14:textId="77777777" w:rsidTr="00484A5B">
        <w:trPr>
          <w:cantSplit/>
        </w:trPr>
        <w:tc>
          <w:tcPr>
            <w:tcW w:w="794" w:type="dxa"/>
          </w:tcPr>
          <w:p w14:paraId="05D0D285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3999C905" w14:textId="5C7583B1" w:rsidR="001218DE" w:rsidRPr="0034316E" w:rsidRDefault="00484A5B" w:rsidP="00EF521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نقطه اشتعال چ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ست؟</w:t>
            </w:r>
          </w:p>
        </w:tc>
      </w:tr>
      <w:tr w:rsidR="0034316E" w:rsidRPr="0034316E" w14:paraId="3106963D" w14:textId="77777777" w:rsidTr="00484A5B">
        <w:trPr>
          <w:cantSplit/>
        </w:trPr>
        <w:tc>
          <w:tcPr>
            <w:tcW w:w="794" w:type="dxa"/>
          </w:tcPr>
          <w:p w14:paraId="2D386CFB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B9ADC7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C87E8" w14:textId="2EF612EB" w:rsidR="001218DE" w:rsidRPr="0034316E" w:rsidRDefault="00484A5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دما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که در آن ماده تبخ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ر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شود</w:t>
            </w:r>
          </w:p>
        </w:tc>
      </w:tr>
      <w:tr w:rsidR="0034316E" w:rsidRPr="0034316E" w14:paraId="69DBD904" w14:textId="77777777" w:rsidTr="00484A5B">
        <w:trPr>
          <w:cantSplit/>
        </w:trPr>
        <w:tc>
          <w:tcPr>
            <w:tcW w:w="794" w:type="dxa"/>
          </w:tcPr>
          <w:p w14:paraId="64BE7C86" w14:textId="77777777" w:rsidR="00484A5B" w:rsidRPr="0034316E" w:rsidRDefault="00484A5B" w:rsidP="00484A5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BBFCC3" w14:textId="77777777" w:rsidR="00484A5B" w:rsidRPr="0034316E" w:rsidRDefault="00484A5B" w:rsidP="00484A5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DCCE1C" w14:textId="3CD7F996" w:rsidR="00484A5B" w:rsidRPr="0034316E" w:rsidRDefault="00484A5B" w:rsidP="00484A5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دما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که در آن ماده شروع به سوختن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کند</w:t>
            </w:r>
          </w:p>
        </w:tc>
      </w:tr>
      <w:tr w:rsidR="0034316E" w:rsidRPr="0034316E" w14:paraId="734213DD" w14:textId="77777777" w:rsidTr="00484A5B">
        <w:trPr>
          <w:cantSplit/>
        </w:trPr>
        <w:tc>
          <w:tcPr>
            <w:tcW w:w="794" w:type="dxa"/>
          </w:tcPr>
          <w:p w14:paraId="32216E48" w14:textId="77777777" w:rsidR="00484A5B" w:rsidRPr="0034316E" w:rsidRDefault="00484A5B" w:rsidP="00484A5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909559" w14:textId="77777777" w:rsidR="00484A5B" w:rsidRPr="0034316E" w:rsidRDefault="00484A5B" w:rsidP="00484A5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BE6554" w14:textId="2611B5BB" w:rsidR="00484A5B" w:rsidRPr="0034316E" w:rsidRDefault="00484A5B" w:rsidP="00484A5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دما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که در آن بخارات قابل اشتعال با هوا مخلوط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شوند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و اشتعال‌پذ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ر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شوند</w:t>
            </w:r>
          </w:p>
        </w:tc>
      </w:tr>
      <w:tr w:rsidR="0034316E" w:rsidRPr="0034316E" w14:paraId="69128C5A" w14:textId="77777777" w:rsidTr="00484A5B">
        <w:trPr>
          <w:cantSplit/>
        </w:trPr>
        <w:tc>
          <w:tcPr>
            <w:tcW w:w="794" w:type="dxa"/>
          </w:tcPr>
          <w:p w14:paraId="49010902" w14:textId="77777777" w:rsidR="00484A5B" w:rsidRPr="0034316E" w:rsidRDefault="00484A5B" w:rsidP="00484A5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C37827" w14:textId="77777777" w:rsidR="00484A5B" w:rsidRPr="0034316E" w:rsidRDefault="00484A5B" w:rsidP="00484A5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E5559F" w14:textId="1ABFEFD6" w:rsidR="00484A5B" w:rsidRPr="0034316E" w:rsidRDefault="00484A5B" w:rsidP="00484A5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دما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جوش ماده</w:t>
            </w:r>
          </w:p>
        </w:tc>
      </w:tr>
      <w:tr w:rsidR="00A83656" w:rsidRPr="0034316E" w14:paraId="40EEEE86" w14:textId="77777777" w:rsidTr="00484A5B">
        <w:trPr>
          <w:cantSplit/>
        </w:trPr>
        <w:tc>
          <w:tcPr>
            <w:tcW w:w="794" w:type="dxa"/>
          </w:tcPr>
          <w:p w14:paraId="079F3F80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53CD12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941735C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C121EC8" w14:textId="77777777" w:rsidTr="00A9243B">
        <w:trPr>
          <w:cantSplit/>
        </w:trPr>
        <w:tc>
          <w:tcPr>
            <w:tcW w:w="794" w:type="dxa"/>
            <w:shd w:val="clear" w:color="auto" w:fill="auto"/>
          </w:tcPr>
          <w:p w14:paraId="4EF35162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8608F2" w14:textId="6C1E85D9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21D78562" w14:textId="77777777" w:rsidTr="00A9243B">
        <w:trPr>
          <w:cantSplit/>
        </w:trPr>
        <w:tc>
          <w:tcPr>
            <w:tcW w:w="794" w:type="dxa"/>
          </w:tcPr>
          <w:p w14:paraId="7E33A396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6B92BDB3" w14:textId="47C02203" w:rsidR="00484A5B" w:rsidRPr="0034316E" w:rsidRDefault="00484A5B" w:rsidP="00484A5B">
            <w:pPr>
              <w:rPr>
                <w:rFonts w:cs="B Nazanin"/>
                <w:color w:val="000000" w:themeColor="text1"/>
                <w:rtl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عدد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</w:rPr>
              <w:t>UN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يا </w:t>
            </w:r>
            <w:r w:rsidRPr="0034316E">
              <w:rPr>
                <w:rFonts w:cs="B Nazanin"/>
                <w:color w:val="000000" w:themeColor="text1"/>
              </w:rPr>
              <w:t>Number UN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چیست؟ </w:t>
            </w:r>
            <w:r w:rsidRPr="0034316E">
              <w:rPr>
                <w:rFonts w:cs="B Nazanin"/>
                <w:color w:val="000000" w:themeColor="text1"/>
                <w:rtl/>
              </w:rPr>
              <w:t>يک سيستم كدگذار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عدد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چهار رقمي است كه بصورت بين المللي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  <w:p w14:paraId="0EA9C42C" w14:textId="778469DF" w:rsidR="001218DE" w:rsidRPr="0034316E" w:rsidRDefault="00484A5B" w:rsidP="00484A5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شناسايي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كاالها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وضع شده است.</w:t>
            </w:r>
          </w:p>
        </w:tc>
      </w:tr>
      <w:tr w:rsidR="0034316E" w:rsidRPr="0034316E" w14:paraId="3AEE4E43" w14:textId="77777777" w:rsidTr="00A9243B">
        <w:trPr>
          <w:cantSplit/>
        </w:trPr>
        <w:tc>
          <w:tcPr>
            <w:tcW w:w="794" w:type="dxa"/>
          </w:tcPr>
          <w:p w14:paraId="6424B952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E66BE2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C5A8EC" w14:textId="019AAC3E" w:rsidR="001218DE" w:rsidRPr="0034316E" w:rsidRDefault="00484A5B" w:rsidP="00484A5B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يک سيستم كدگذار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عدد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چهار رقمي است كه بصورت بين المللي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شناسايي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</w:t>
            </w:r>
            <w:r w:rsidR="00A9243B" w:rsidRPr="0034316E">
              <w:rPr>
                <w:rFonts w:cs="B Nazanin" w:hint="cs"/>
                <w:color w:val="000000" w:themeColor="text1"/>
                <w:rtl/>
              </w:rPr>
              <w:t>لا</w:t>
            </w:r>
            <w:r w:rsidRPr="0034316E">
              <w:rPr>
                <w:rFonts w:cs="B Nazanin"/>
                <w:color w:val="000000" w:themeColor="text1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وضع شده است</w:t>
            </w:r>
          </w:p>
        </w:tc>
      </w:tr>
      <w:tr w:rsidR="0034316E" w:rsidRPr="0034316E" w14:paraId="32BB8F3D" w14:textId="77777777" w:rsidTr="00A9243B">
        <w:trPr>
          <w:cantSplit/>
        </w:trPr>
        <w:tc>
          <w:tcPr>
            <w:tcW w:w="794" w:type="dxa"/>
          </w:tcPr>
          <w:p w14:paraId="633D22CD" w14:textId="77777777" w:rsidR="00A9243B" w:rsidRPr="0034316E" w:rsidRDefault="00A9243B" w:rsidP="00A924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6CF0BC" w14:textId="77777777" w:rsidR="00A9243B" w:rsidRPr="0034316E" w:rsidRDefault="00A9243B" w:rsidP="00A924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5C231A" w14:textId="7F858019" w:rsidR="00A9243B" w:rsidRPr="0034316E" w:rsidRDefault="00A9243B" w:rsidP="00A924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يک سيستم كدگذار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عدد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5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رقمي است كه بصورت بين المللي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شناسايي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</w:t>
            </w:r>
            <w:r w:rsidRPr="0034316E">
              <w:rPr>
                <w:rFonts w:cs="B Nazanin" w:hint="cs"/>
                <w:color w:val="000000" w:themeColor="text1"/>
                <w:rtl/>
              </w:rPr>
              <w:t>لا</w:t>
            </w:r>
            <w:r w:rsidRPr="0034316E">
              <w:rPr>
                <w:rFonts w:cs="B Nazanin"/>
                <w:color w:val="000000" w:themeColor="text1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وضع شده است</w:t>
            </w:r>
          </w:p>
        </w:tc>
      </w:tr>
      <w:tr w:rsidR="0034316E" w:rsidRPr="0034316E" w14:paraId="5CCF652B" w14:textId="77777777" w:rsidTr="00A9243B">
        <w:trPr>
          <w:cantSplit/>
        </w:trPr>
        <w:tc>
          <w:tcPr>
            <w:tcW w:w="794" w:type="dxa"/>
          </w:tcPr>
          <w:p w14:paraId="6072D520" w14:textId="77777777" w:rsidR="00A9243B" w:rsidRPr="0034316E" w:rsidRDefault="00A9243B" w:rsidP="00A924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670EC8" w14:textId="77777777" w:rsidR="00A9243B" w:rsidRPr="0034316E" w:rsidRDefault="00A9243B" w:rsidP="00A924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AEE68B" w14:textId="1AE73022" w:rsidR="00A9243B" w:rsidRPr="0034316E" w:rsidRDefault="00A9243B" w:rsidP="00A924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يک سيستم كدگذار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عدد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6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رقمي است كه بصورت بين المللي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شناسايي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</w:t>
            </w:r>
            <w:r w:rsidRPr="0034316E">
              <w:rPr>
                <w:rFonts w:cs="B Nazanin" w:hint="cs"/>
                <w:color w:val="000000" w:themeColor="text1"/>
                <w:rtl/>
              </w:rPr>
              <w:t>لا</w:t>
            </w:r>
            <w:r w:rsidRPr="0034316E">
              <w:rPr>
                <w:rFonts w:cs="B Nazanin"/>
                <w:color w:val="000000" w:themeColor="text1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وضع شده است</w:t>
            </w:r>
          </w:p>
        </w:tc>
      </w:tr>
      <w:tr w:rsidR="0034316E" w:rsidRPr="0034316E" w14:paraId="28F5AB03" w14:textId="77777777" w:rsidTr="00A9243B">
        <w:trPr>
          <w:cantSplit/>
        </w:trPr>
        <w:tc>
          <w:tcPr>
            <w:tcW w:w="794" w:type="dxa"/>
          </w:tcPr>
          <w:p w14:paraId="1B691A6F" w14:textId="77777777" w:rsidR="00A9243B" w:rsidRPr="0034316E" w:rsidRDefault="00A9243B" w:rsidP="00A924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27D8CF" w14:textId="77777777" w:rsidR="00A9243B" w:rsidRPr="0034316E" w:rsidRDefault="00A9243B" w:rsidP="00A924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B557C9" w14:textId="6AD2C324" w:rsidR="00A9243B" w:rsidRPr="0034316E" w:rsidRDefault="00A9243B" w:rsidP="00A924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يک سيستم كدگذار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عدد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چهار رقمي است كه بصورت </w:t>
            </w:r>
            <w:r w:rsidRPr="0034316E">
              <w:rPr>
                <w:rFonts w:cs="B Nazanin" w:hint="cs"/>
                <w:color w:val="000000" w:themeColor="text1"/>
                <w:rtl/>
              </w:rPr>
              <w:t>منطقه ای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شناسايي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</w:t>
            </w:r>
            <w:r w:rsidRPr="0034316E">
              <w:rPr>
                <w:rFonts w:cs="B Nazanin" w:hint="cs"/>
                <w:color w:val="000000" w:themeColor="text1"/>
                <w:rtl/>
              </w:rPr>
              <w:t>لا</w:t>
            </w:r>
            <w:r w:rsidRPr="0034316E">
              <w:rPr>
                <w:rFonts w:cs="B Nazanin"/>
                <w:color w:val="000000" w:themeColor="text1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وضع شده است</w:t>
            </w:r>
          </w:p>
        </w:tc>
      </w:tr>
      <w:tr w:rsidR="00A83656" w:rsidRPr="0034316E" w14:paraId="27EDCDB4" w14:textId="77777777" w:rsidTr="00A9243B">
        <w:trPr>
          <w:cantSplit/>
        </w:trPr>
        <w:tc>
          <w:tcPr>
            <w:tcW w:w="794" w:type="dxa"/>
          </w:tcPr>
          <w:p w14:paraId="73AE68A1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F0E0D4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8F93E11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FE39A6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CCEFD8C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E1C8DC" w14:textId="2349F27F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0E23490F" w14:textId="77777777" w:rsidTr="00D87F2E">
        <w:trPr>
          <w:cantSplit/>
        </w:trPr>
        <w:tc>
          <w:tcPr>
            <w:tcW w:w="794" w:type="dxa"/>
          </w:tcPr>
          <w:p w14:paraId="69A84733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28B6F6B5" w14:textId="06DAE1BD" w:rsidR="001218DE" w:rsidRPr="0034316E" w:rsidRDefault="00A9243B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مواجهه با مواد سرطان‌زا معمولاً چگونه تأث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ر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خود را نشان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دهد؟</w:t>
            </w:r>
          </w:p>
        </w:tc>
      </w:tr>
      <w:tr w:rsidR="0034316E" w:rsidRPr="0034316E" w14:paraId="5C8CA413" w14:textId="77777777" w:rsidTr="00D87F2E">
        <w:trPr>
          <w:cantSplit/>
        </w:trPr>
        <w:tc>
          <w:tcPr>
            <w:tcW w:w="794" w:type="dxa"/>
          </w:tcPr>
          <w:p w14:paraId="7AB68CFA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4B4C6E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BFEA50" w14:textId="48DF4D72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سر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عاً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باعث تهوع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شود</w:t>
            </w:r>
          </w:p>
        </w:tc>
      </w:tr>
      <w:tr w:rsidR="0034316E" w:rsidRPr="0034316E" w14:paraId="52053925" w14:textId="77777777" w:rsidTr="00D87F2E">
        <w:trPr>
          <w:cantSplit/>
        </w:trPr>
        <w:tc>
          <w:tcPr>
            <w:tcW w:w="794" w:type="dxa"/>
          </w:tcPr>
          <w:p w14:paraId="1A7F62C4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FCC854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9E112A" w14:textId="2C7000C0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موجب انفجار سلول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شود</w:t>
            </w:r>
          </w:p>
        </w:tc>
      </w:tr>
      <w:tr w:rsidR="0034316E" w:rsidRPr="0034316E" w14:paraId="431C3E4F" w14:textId="77777777" w:rsidTr="00D87F2E">
        <w:trPr>
          <w:cantSplit/>
        </w:trPr>
        <w:tc>
          <w:tcPr>
            <w:tcW w:w="794" w:type="dxa"/>
          </w:tcPr>
          <w:p w14:paraId="2D6E25D2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ADB9E9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C20A92" w14:textId="7B1531D3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پس از مواجهه طولان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مدت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تواند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منجر به سرطان شود</w:t>
            </w:r>
          </w:p>
        </w:tc>
      </w:tr>
      <w:tr w:rsidR="0034316E" w:rsidRPr="0034316E" w14:paraId="68236AD6" w14:textId="77777777" w:rsidTr="00D87F2E">
        <w:trPr>
          <w:cantSplit/>
        </w:trPr>
        <w:tc>
          <w:tcPr>
            <w:tcW w:w="794" w:type="dxa"/>
          </w:tcPr>
          <w:p w14:paraId="2D8F2A2D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51D324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1E0145" w14:textId="0E3E64CB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منجر به سرفه شدید می شود</w:t>
            </w:r>
          </w:p>
        </w:tc>
      </w:tr>
      <w:tr w:rsidR="00A83656" w:rsidRPr="0034316E" w14:paraId="7471A23C" w14:textId="77777777" w:rsidTr="00A12D2B">
        <w:trPr>
          <w:cantSplit/>
        </w:trPr>
        <w:tc>
          <w:tcPr>
            <w:tcW w:w="794" w:type="dxa"/>
          </w:tcPr>
          <w:p w14:paraId="31C68B7B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E1AB34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669C86A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633A64A5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5233FB7C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B8367D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43B351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42FA26" w14:textId="66E8B9C4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25D38F97" w14:textId="77777777" w:rsidTr="00D87F2E">
        <w:trPr>
          <w:cantSplit/>
        </w:trPr>
        <w:tc>
          <w:tcPr>
            <w:tcW w:w="794" w:type="dxa"/>
          </w:tcPr>
          <w:p w14:paraId="0B334307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1C709367" w14:textId="0E376EB1" w:rsidR="001218DE" w:rsidRPr="0034316E" w:rsidRDefault="00A9243B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تفاوت مواد حساس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ت‌زا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با مواد خورنده چ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ست</w:t>
            </w:r>
          </w:p>
        </w:tc>
      </w:tr>
      <w:tr w:rsidR="0034316E" w:rsidRPr="0034316E" w14:paraId="3D62F5B3" w14:textId="77777777" w:rsidTr="00D87F2E">
        <w:trPr>
          <w:cantSplit/>
        </w:trPr>
        <w:tc>
          <w:tcPr>
            <w:tcW w:w="794" w:type="dxa"/>
          </w:tcPr>
          <w:p w14:paraId="40385E09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7C525D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70A47C" w14:textId="3031278D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مواد حساس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ت‌زا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اثر سر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ع‌تر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دارند</w:t>
            </w:r>
          </w:p>
        </w:tc>
      </w:tr>
      <w:tr w:rsidR="0034316E" w:rsidRPr="0034316E" w14:paraId="1B9EEE15" w14:textId="77777777" w:rsidTr="00D87F2E">
        <w:trPr>
          <w:cantSplit/>
        </w:trPr>
        <w:tc>
          <w:tcPr>
            <w:tcW w:w="794" w:type="dxa"/>
          </w:tcPr>
          <w:p w14:paraId="1878A6E7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A79B58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F7E59" w14:textId="34699D3B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مواد خورنده بافت‌ها را تخر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ب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کنند،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حساس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ت‌زاها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واکنش ا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من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ا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جاد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کنند</w:t>
            </w:r>
          </w:p>
        </w:tc>
      </w:tr>
      <w:tr w:rsidR="0034316E" w:rsidRPr="0034316E" w14:paraId="51CC20C4" w14:textId="77777777" w:rsidTr="00D87F2E">
        <w:trPr>
          <w:cantSplit/>
        </w:trPr>
        <w:tc>
          <w:tcPr>
            <w:tcW w:w="794" w:type="dxa"/>
          </w:tcPr>
          <w:p w14:paraId="3B2055A0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81A53A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AC9490" w14:textId="76D727E5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مواد خورنده فقط استنشاق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هستند</w:t>
            </w:r>
          </w:p>
        </w:tc>
      </w:tr>
      <w:tr w:rsidR="0034316E" w:rsidRPr="0034316E" w14:paraId="0ED3C3EF" w14:textId="77777777" w:rsidTr="00D87F2E">
        <w:trPr>
          <w:cantSplit/>
        </w:trPr>
        <w:tc>
          <w:tcPr>
            <w:tcW w:w="794" w:type="dxa"/>
          </w:tcPr>
          <w:p w14:paraId="1F11F1D9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77C1DD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54FF52" w14:textId="101457E5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هردو اثر یکسان دارند</w:t>
            </w:r>
          </w:p>
        </w:tc>
      </w:tr>
      <w:tr w:rsidR="00A83656" w:rsidRPr="0034316E" w14:paraId="5F759D85" w14:textId="77777777" w:rsidTr="00A12D2B">
        <w:trPr>
          <w:cantSplit/>
        </w:trPr>
        <w:tc>
          <w:tcPr>
            <w:tcW w:w="794" w:type="dxa"/>
          </w:tcPr>
          <w:p w14:paraId="6D1064D0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F87A39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E28D5BA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D87ADB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9C1551" w14:textId="77777777" w:rsidR="001218DE" w:rsidRPr="0034316E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EA889C" w14:textId="092B86EC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6A90E225" w14:textId="77777777" w:rsidTr="00D87F2E">
        <w:trPr>
          <w:cantSplit/>
        </w:trPr>
        <w:tc>
          <w:tcPr>
            <w:tcW w:w="794" w:type="dxa"/>
          </w:tcPr>
          <w:p w14:paraId="592179DD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4579BE93" w14:textId="7BEC61E7" w:rsidR="001218DE" w:rsidRPr="0034316E" w:rsidRDefault="00A9243B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علائم تماس با مواد سم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حاد چ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ست؟</w:t>
            </w:r>
          </w:p>
        </w:tc>
      </w:tr>
      <w:tr w:rsidR="0034316E" w:rsidRPr="0034316E" w14:paraId="01B1D53A" w14:textId="77777777" w:rsidTr="00D87F2E">
        <w:trPr>
          <w:cantSplit/>
        </w:trPr>
        <w:tc>
          <w:tcPr>
            <w:tcW w:w="794" w:type="dxa"/>
          </w:tcPr>
          <w:p w14:paraId="53408FFD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E0C1FC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7EE206" w14:textId="30192ABD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تهوع، استفراغ، سردرد شد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د</w:t>
            </w:r>
          </w:p>
        </w:tc>
      </w:tr>
      <w:tr w:rsidR="0034316E" w:rsidRPr="0034316E" w14:paraId="279BF077" w14:textId="77777777" w:rsidTr="00D87F2E">
        <w:trPr>
          <w:cantSplit/>
        </w:trPr>
        <w:tc>
          <w:tcPr>
            <w:tcW w:w="794" w:type="dxa"/>
          </w:tcPr>
          <w:p w14:paraId="1E4DCBC4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8EF2CD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056FB9" w14:textId="129BA18D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خارش پوست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34316E" w:rsidRPr="0034316E" w14:paraId="37978331" w14:textId="77777777" w:rsidTr="00D87F2E">
        <w:trPr>
          <w:cantSplit/>
        </w:trPr>
        <w:tc>
          <w:tcPr>
            <w:tcW w:w="794" w:type="dxa"/>
          </w:tcPr>
          <w:p w14:paraId="2464BA35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4846D7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D279CD" w14:textId="711319E5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افزایش فشار خون </w:t>
            </w:r>
          </w:p>
        </w:tc>
      </w:tr>
      <w:tr w:rsidR="0034316E" w:rsidRPr="0034316E" w14:paraId="1FECB1B8" w14:textId="77777777" w:rsidTr="00D87F2E">
        <w:trPr>
          <w:cantSplit/>
        </w:trPr>
        <w:tc>
          <w:tcPr>
            <w:tcW w:w="794" w:type="dxa"/>
          </w:tcPr>
          <w:p w14:paraId="4A90C0D9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431AB4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642502" w14:textId="4F7CEBE1" w:rsidR="001218DE" w:rsidRPr="0034316E" w:rsidRDefault="00A924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هیچکدام</w:t>
            </w:r>
          </w:p>
        </w:tc>
      </w:tr>
      <w:tr w:rsidR="00A83656" w:rsidRPr="0034316E" w14:paraId="03C1D034" w14:textId="77777777" w:rsidTr="00A12D2B">
        <w:trPr>
          <w:cantSplit/>
        </w:trPr>
        <w:tc>
          <w:tcPr>
            <w:tcW w:w="794" w:type="dxa"/>
          </w:tcPr>
          <w:p w14:paraId="566A9A36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AAF690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D5CFEDB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0FD1976" w14:textId="77777777" w:rsidTr="00A9243B">
        <w:trPr>
          <w:cantSplit/>
        </w:trPr>
        <w:tc>
          <w:tcPr>
            <w:tcW w:w="794" w:type="dxa"/>
            <w:shd w:val="clear" w:color="auto" w:fill="auto"/>
          </w:tcPr>
          <w:p w14:paraId="33A9F898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B29B50" w14:textId="6DB26635" w:rsidR="001218DE" w:rsidRPr="0034316E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25548A09" w14:textId="77777777" w:rsidTr="00A9243B">
        <w:trPr>
          <w:cantSplit/>
        </w:trPr>
        <w:tc>
          <w:tcPr>
            <w:tcW w:w="794" w:type="dxa"/>
          </w:tcPr>
          <w:p w14:paraId="18C6B610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1EA46F74" w14:textId="1AEEEF40" w:rsidR="001218DE" w:rsidRPr="0034316E" w:rsidRDefault="00A9243B" w:rsidP="00A9243B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cs"/>
                <w:color w:val="000000" w:themeColor="text1"/>
                <w:rtl/>
              </w:rPr>
              <w:t xml:space="preserve">کدام گزینه در مورد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مواد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(</w:t>
            </w:r>
            <w:r w:rsidRPr="0034316E">
              <w:rPr>
                <w:rFonts w:cs="B Nazanin"/>
                <w:color w:val="000000" w:themeColor="text1"/>
              </w:rPr>
              <w:t>materials Hazardous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)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کامل و صحیح است؟ </w:t>
            </w:r>
          </w:p>
        </w:tc>
      </w:tr>
      <w:tr w:rsidR="0034316E" w:rsidRPr="0034316E" w14:paraId="4F4C8043" w14:textId="77777777" w:rsidTr="00A9243B">
        <w:trPr>
          <w:cantSplit/>
        </w:trPr>
        <w:tc>
          <w:tcPr>
            <w:tcW w:w="794" w:type="dxa"/>
          </w:tcPr>
          <w:p w14:paraId="37404D64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E5D22A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BC711E" w14:textId="642974C0" w:rsidR="001218DE" w:rsidRPr="0034316E" w:rsidRDefault="00A9243B" w:rsidP="00A9243B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شامل كليه مواد و عواملي هستند با منشاء شيميايي، فيزيكي و يا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بيولوژيكي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كه قادرند </w:t>
            </w:r>
            <w:r w:rsidRPr="0034316E">
              <w:rPr>
                <w:rFonts w:cs="B Nazanin" w:hint="cs"/>
                <w:color w:val="000000" w:themeColor="text1"/>
                <w:rtl/>
              </w:rPr>
              <w:t>سلامت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ايمني انسان و محيط را به مخاطره اندازند</w:t>
            </w:r>
          </w:p>
        </w:tc>
      </w:tr>
      <w:tr w:rsidR="0034316E" w:rsidRPr="0034316E" w14:paraId="132C39A0" w14:textId="77777777" w:rsidTr="00A9243B">
        <w:trPr>
          <w:cantSplit/>
        </w:trPr>
        <w:tc>
          <w:tcPr>
            <w:tcW w:w="794" w:type="dxa"/>
          </w:tcPr>
          <w:p w14:paraId="44E1678D" w14:textId="77777777" w:rsidR="00A9243B" w:rsidRPr="0034316E" w:rsidRDefault="00A9243B" w:rsidP="00A924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4E6491" w14:textId="77777777" w:rsidR="00A9243B" w:rsidRPr="0034316E" w:rsidRDefault="00A9243B" w:rsidP="00A924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74C812" w14:textId="16D75375" w:rsidR="00A9243B" w:rsidRPr="0034316E" w:rsidRDefault="00A9243B" w:rsidP="00A924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شامل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برخی از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مواد و عواملي هستند با منشاء شيميايي، فيزيكي و يا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بيولوژيكي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كه قادرند </w:t>
            </w:r>
            <w:r w:rsidRPr="0034316E">
              <w:rPr>
                <w:rFonts w:cs="B Nazanin" w:hint="cs"/>
                <w:color w:val="000000" w:themeColor="text1"/>
                <w:rtl/>
              </w:rPr>
              <w:t>سلامت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ايمني انسان و محيط را به مخاطره اندازند</w:t>
            </w:r>
          </w:p>
        </w:tc>
      </w:tr>
      <w:tr w:rsidR="0034316E" w:rsidRPr="0034316E" w14:paraId="3518FCB8" w14:textId="77777777" w:rsidTr="00A9243B">
        <w:trPr>
          <w:cantSplit/>
        </w:trPr>
        <w:tc>
          <w:tcPr>
            <w:tcW w:w="794" w:type="dxa"/>
          </w:tcPr>
          <w:p w14:paraId="22AB75DC" w14:textId="77777777" w:rsidR="00A9243B" w:rsidRPr="0034316E" w:rsidRDefault="00A9243B" w:rsidP="00A924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D53E62" w14:textId="77777777" w:rsidR="00A9243B" w:rsidRPr="0034316E" w:rsidRDefault="00A9243B" w:rsidP="00A924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C6F7B0" w14:textId="374B58E8" w:rsidR="00A9243B" w:rsidRPr="0034316E" w:rsidRDefault="00A9243B" w:rsidP="00A924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شامل كليه مواد و عواملي هستند با منشاء شيميايي، فيزيكي كه قادرند </w:t>
            </w:r>
            <w:r w:rsidRPr="0034316E">
              <w:rPr>
                <w:rFonts w:cs="B Nazanin" w:hint="cs"/>
                <w:color w:val="000000" w:themeColor="text1"/>
                <w:rtl/>
              </w:rPr>
              <w:t>سلامت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ايمني انسان و محيط را به مخاطره اندازند</w:t>
            </w:r>
          </w:p>
        </w:tc>
      </w:tr>
      <w:tr w:rsidR="0034316E" w:rsidRPr="0034316E" w14:paraId="67296346" w14:textId="77777777" w:rsidTr="00A9243B">
        <w:trPr>
          <w:cantSplit/>
        </w:trPr>
        <w:tc>
          <w:tcPr>
            <w:tcW w:w="794" w:type="dxa"/>
          </w:tcPr>
          <w:p w14:paraId="1AA3FA42" w14:textId="77777777" w:rsidR="00A9243B" w:rsidRPr="0034316E" w:rsidRDefault="00A9243B" w:rsidP="00A924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C48088" w14:textId="77777777" w:rsidR="00A9243B" w:rsidRPr="0034316E" w:rsidRDefault="00A9243B" w:rsidP="00A924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83B0FB" w14:textId="70D79EAB" w:rsidR="00A9243B" w:rsidRPr="0034316E" w:rsidRDefault="00A9243B" w:rsidP="00A924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شامل كليه مواد و عواملي هستند با منشاء  فيزيكي و يا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بيولوژيكي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كه قادرند </w:t>
            </w:r>
            <w:r w:rsidRPr="0034316E">
              <w:rPr>
                <w:rFonts w:cs="B Nazanin" w:hint="cs"/>
                <w:color w:val="000000" w:themeColor="text1"/>
                <w:rtl/>
              </w:rPr>
              <w:t>سلامت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ايمني انسان و محيط را به مخاطره اندازند</w:t>
            </w:r>
          </w:p>
        </w:tc>
      </w:tr>
      <w:tr w:rsidR="00A83656" w:rsidRPr="0034316E" w14:paraId="3F834494" w14:textId="77777777" w:rsidTr="00A9243B">
        <w:trPr>
          <w:cantSplit/>
        </w:trPr>
        <w:tc>
          <w:tcPr>
            <w:tcW w:w="794" w:type="dxa"/>
          </w:tcPr>
          <w:p w14:paraId="39D26952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1F300D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9EAC426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710B4B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E73AC3D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A3701C" w14:textId="7D86E12E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4791675B" w14:textId="77777777" w:rsidTr="00D87F2E">
        <w:trPr>
          <w:cantSplit/>
        </w:trPr>
        <w:tc>
          <w:tcPr>
            <w:tcW w:w="794" w:type="dxa"/>
          </w:tcPr>
          <w:p w14:paraId="06F2BD4F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46F1DBFE" w14:textId="3A4AAAE1" w:rsidR="001218DE" w:rsidRPr="0034316E" w:rsidRDefault="00EA42CF" w:rsidP="00EA42CF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در  سيستم </w:t>
            </w:r>
            <w:r w:rsidRPr="0034316E">
              <w:rPr>
                <w:rFonts w:cs="B Nazanin"/>
                <w:color w:val="000000" w:themeColor="text1"/>
              </w:rPr>
              <w:t xml:space="preserve">GHS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>طبقه بند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مبنا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ی کدامیک از موارد ذیل انجام می گیرد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</w:p>
        </w:tc>
      </w:tr>
      <w:tr w:rsidR="0034316E" w:rsidRPr="0034316E" w14:paraId="5D0B77EC" w14:textId="77777777" w:rsidTr="00D87F2E">
        <w:trPr>
          <w:cantSplit/>
        </w:trPr>
        <w:tc>
          <w:tcPr>
            <w:tcW w:w="794" w:type="dxa"/>
          </w:tcPr>
          <w:p w14:paraId="3036DDDC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EA058E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E4011D" w14:textId="6A852B2C" w:rsidR="001218DE" w:rsidRPr="0034316E" w:rsidRDefault="00EA42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خطرات فيزيكي</w:t>
            </w:r>
          </w:p>
        </w:tc>
      </w:tr>
      <w:tr w:rsidR="0034316E" w:rsidRPr="0034316E" w14:paraId="3ECCA9A7" w14:textId="77777777" w:rsidTr="00D87F2E">
        <w:trPr>
          <w:cantSplit/>
        </w:trPr>
        <w:tc>
          <w:tcPr>
            <w:tcW w:w="794" w:type="dxa"/>
          </w:tcPr>
          <w:p w14:paraId="1C047007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4A8778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3BF902" w14:textId="460D94E4" w:rsidR="001218DE" w:rsidRPr="0034316E" w:rsidRDefault="00EA42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خطرات سمي</w:t>
            </w:r>
          </w:p>
        </w:tc>
      </w:tr>
      <w:tr w:rsidR="0034316E" w:rsidRPr="0034316E" w14:paraId="68B4D072" w14:textId="77777777" w:rsidTr="00D87F2E">
        <w:trPr>
          <w:cantSplit/>
        </w:trPr>
        <w:tc>
          <w:tcPr>
            <w:tcW w:w="794" w:type="dxa"/>
          </w:tcPr>
          <w:p w14:paraId="4C954309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39822B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43738D" w14:textId="05EE4604" w:rsidR="001218DE" w:rsidRPr="0034316E" w:rsidRDefault="00EA42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خطرات محيطي</w:t>
            </w:r>
          </w:p>
        </w:tc>
      </w:tr>
      <w:tr w:rsidR="0034316E" w:rsidRPr="0034316E" w14:paraId="189F947B" w14:textId="77777777" w:rsidTr="00D87F2E">
        <w:trPr>
          <w:cantSplit/>
        </w:trPr>
        <w:tc>
          <w:tcPr>
            <w:tcW w:w="794" w:type="dxa"/>
          </w:tcPr>
          <w:p w14:paraId="7BAD98A7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C62671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BDACEB" w14:textId="76CC3837" w:rsidR="001218DE" w:rsidRPr="0034316E" w:rsidRDefault="00EA42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هرسه مورد</w:t>
            </w:r>
          </w:p>
        </w:tc>
      </w:tr>
      <w:tr w:rsidR="00A83656" w:rsidRPr="0034316E" w14:paraId="23099153" w14:textId="77777777" w:rsidTr="00A12D2B">
        <w:trPr>
          <w:cantSplit/>
        </w:trPr>
        <w:tc>
          <w:tcPr>
            <w:tcW w:w="794" w:type="dxa"/>
          </w:tcPr>
          <w:p w14:paraId="3D0FF5BF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5369AB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118EC94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D8AF28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438B1EB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0E8180" w14:textId="78140050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5DF39CAB" w14:textId="77777777" w:rsidTr="00D87F2E">
        <w:trPr>
          <w:cantSplit/>
        </w:trPr>
        <w:tc>
          <w:tcPr>
            <w:tcW w:w="794" w:type="dxa"/>
          </w:tcPr>
          <w:p w14:paraId="6686F584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3C3BD1FD" w14:textId="0192C7A9" w:rsidR="001218DE" w:rsidRPr="0034316E" w:rsidRDefault="00EA42C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cs"/>
                <w:color w:val="000000" w:themeColor="text1"/>
                <w:rtl/>
              </w:rPr>
              <w:t xml:space="preserve">در </w:t>
            </w:r>
            <w:r w:rsidRPr="0034316E">
              <w:rPr>
                <w:rFonts w:cs="B Nazanin"/>
                <w:color w:val="000000" w:themeColor="text1"/>
                <w:rtl/>
              </w:rPr>
              <w:t>طبقه بند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کالاهای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مواد منفجره مربوط به کدام کلاس است؟</w:t>
            </w:r>
          </w:p>
        </w:tc>
      </w:tr>
      <w:tr w:rsidR="0034316E" w:rsidRPr="0034316E" w14:paraId="6803648E" w14:textId="77777777" w:rsidTr="00D87F2E">
        <w:trPr>
          <w:cantSplit/>
        </w:trPr>
        <w:tc>
          <w:tcPr>
            <w:tcW w:w="794" w:type="dxa"/>
          </w:tcPr>
          <w:p w14:paraId="65CE2A14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3138ED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61B902" w14:textId="3E9253C7" w:rsidR="001218DE" w:rsidRPr="0034316E" w:rsidRDefault="00EA42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کلاس 1</w:t>
            </w:r>
          </w:p>
        </w:tc>
      </w:tr>
      <w:tr w:rsidR="0034316E" w:rsidRPr="0034316E" w14:paraId="52EE5B5B" w14:textId="77777777" w:rsidTr="00D87F2E">
        <w:trPr>
          <w:cantSplit/>
        </w:trPr>
        <w:tc>
          <w:tcPr>
            <w:tcW w:w="794" w:type="dxa"/>
          </w:tcPr>
          <w:p w14:paraId="65358BD4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42219A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0FE5C3" w14:textId="330FFE75" w:rsidR="001218DE" w:rsidRPr="0034316E" w:rsidRDefault="00EA42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کلاس 2</w:t>
            </w:r>
          </w:p>
        </w:tc>
      </w:tr>
      <w:tr w:rsidR="0034316E" w:rsidRPr="0034316E" w14:paraId="7D5E6A5A" w14:textId="77777777" w:rsidTr="00D87F2E">
        <w:trPr>
          <w:cantSplit/>
        </w:trPr>
        <w:tc>
          <w:tcPr>
            <w:tcW w:w="794" w:type="dxa"/>
          </w:tcPr>
          <w:p w14:paraId="1D339305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E9BDBF0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517E13" w14:textId="0FCE857F" w:rsidR="001218DE" w:rsidRPr="0034316E" w:rsidRDefault="00EA42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کلاس 3</w:t>
            </w:r>
          </w:p>
        </w:tc>
      </w:tr>
      <w:tr w:rsidR="0034316E" w:rsidRPr="0034316E" w14:paraId="27B4A0C0" w14:textId="77777777" w:rsidTr="00D87F2E">
        <w:trPr>
          <w:cantSplit/>
        </w:trPr>
        <w:tc>
          <w:tcPr>
            <w:tcW w:w="794" w:type="dxa"/>
          </w:tcPr>
          <w:p w14:paraId="2A22FB87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183533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BDA020" w14:textId="572FD7BE" w:rsidR="001218DE" w:rsidRPr="0034316E" w:rsidRDefault="00EA42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کلاس 4</w:t>
            </w:r>
          </w:p>
        </w:tc>
      </w:tr>
      <w:tr w:rsidR="00A83656" w:rsidRPr="0034316E" w14:paraId="5BFD8B91" w14:textId="77777777" w:rsidTr="00A12D2B">
        <w:trPr>
          <w:cantSplit/>
        </w:trPr>
        <w:tc>
          <w:tcPr>
            <w:tcW w:w="794" w:type="dxa"/>
          </w:tcPr>
          <w:p w14:paraId="5787B745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8EC3E3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8E02B0B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3331CDA" w14:textId="77777777" w:rsidTr="00EA42CF">
        <w:trPr>
          <w:cantSplit/>
        </w:trPr>
        <w:tc>
          <w:tcPr>
            <w:tcW w:w="794" w:type="dxa"/>
            <w:shd w:val="clear" w:color="auto" w:fill="auto"/>
          </w:tcPr>
          <w:p w14:paraId="3AE01804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06352F" w14:textId="691CCA8B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55041562" w14:textId="77777777" w:rsidTr="00EA42CF">
        <w:trPr>
          <w:cantSplit/>
        </w:trPr>
        <w:tc>
          <w:tcPr>
            <w:tcW w:w="794" w:type="dxa"/>
          </w:tcPr>
          <w:p w14:paraId="5AE68354" w14:textId="77777777" w:rsidR="00EA42CF" w:rsidRPr="0034316E" w:rsidRDefault="00EA42CF" w:rsidP="00EA42C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0497F7A5" w14:textId="7B4F8E62" w:rsidR="00EA42CF" w:rsidRPr="0034316E" w:rsidRDefault="00EA42CF" w:rsidP="00EA42C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cs"/>
                <w:color w:val="000000" w:themeColor="text1"/>
                <w:rtl/>
              </w:rPr>
              <w:t xml:space="preserve">در </w:t>
            </w:r>
            <w:r w:rsidRPr="0034316E">
              <w:rPr>
                <w:rFonts w:cs="B Nazanin"/>
                <w:color w:val="000000" w:themeColor="text1"/>
                <w:rtl/>
              </w:rPr>
              <w:t>طبقه بند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کالاهای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مواد گاز ها  مربوط به کدام کلاس است؟</w:t>
            </w:r>
          </w:p>
        </w:tc>
      </w:tr>
      <w:tr w:rsidR="0034316E" w:rsidRPr="0034316E" w14:paraId="6C46AB7A" w14:textId="77777777" w:rsidTr="00EA42CF">
        <w:trPr>
          <w:cantSplit/>
        </w:trPr>
        <w:tc>
          <w:tcPr>
            <w:tcW w:w="794" w:type="dxa"/>
          </w:tcPr>
          <w:p w14:paraId="18B54365" w14:textId="77777777" w:rsidR="00EA42CF" w:rsidRPr="0034316E" w:rsidRDefault="00EA42CF" w:rsidP="00EA42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E737A7" w14:textId="77777777" w:rsidR="00EA42CF" w:rsidRPr="0034316E" w:rsidRDefault="00EA42CF" w:rsidP="00EA42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4F0A30" w14:textId="4D589169" w:rsidR="00EA42CF" w:rsidRPr="0034316E" w:rsidRDefault="00EA42CF" w:rsidP="00EA42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کلاس 1</w:t>
            </w:r>
          </w:p>
        </w:tc>
      </w:tr>
      <w:tr w:rsidR="0034316E" w:rsidRPr="0034316E" w14:paraId="279AD976" w14:textId="77777777" w:rsidTr="00EA42CF">
        <w:trPr>
          <w:cantSplit/>
        </w:trPr>
        <w:tc>
          <w:tcPr>
            <w:tcW w:w="794" w:type="dxa"/>
          </w:tcPr>
          <w:p w14:paraId="6E2D5191" w14:textId="77777777" w:rsidR="00EA42CF" w:rsidRPr="0034316E" w:rsidRDefault="00EA42CF" w:rsidP="00EA42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B9F1764" w14:textId="77777777" w:rsidR="00EA42CF" w:rsidRPr="0034316E" w:rsidRDefault="00EA42CF" w:rsidP="00EA42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5150F1" w14:textId="59CF599C" w:rsidR="00EA42CF" w:rsidRPr="0034316E" w:rsidRDefault="00EA42CF" w:rsidP="00EA42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کلاس 2</w:t>
            </w:r>
          </w:p>
        </w:tc>
      </w:tr>
      <w:tr w:rsidR="0034316E" w:rsidRPr="0034316E" w14:paraId="1474CC4D" w14:textId="77777777" w:rsidTr="00EA42CF">
        <w:trPr>
          <w:cantSplit/>
        </w:trPr>
        <w:tc>
          <w:tcPr>
            <w:tcW w:w="794" w:type="dxa"/>
          </w:tcPr>
          <w:p w14:paraId="7A954846" w14:textId="77777777" w:rsidR="00EA42CF" w:rsidRPr="0034316E" w:rsidRDefault="00EA42CF" w:rsidP="00EA42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C02AAEA" w14:textId="77777777" w:rsidR="00EA42CF" w:rsidRPr="0034316E" w:rsidRDefault="00EA42CF" w:rsidP="00EA42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63B072" w14:textId="02ADA82B" w:rsidR="00EA42CF" w:rsidRPr="0034316E" w:rsidRDefault="00EA42CF" w:rsidP="00EA42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کلاس 3</w:t>
            </w:r>
          </w:p>
        </w:tc>
      </w:tr>
      <w:tr w:rsidR="0034316E" w:rsidRPr="0034316E" w14:paraId="6D3CE168" w14:textId="77777777" w:rsidTr="00EA42CF">
        <w:trPr>
          <w:cantSplit/>
        </w:trPr>
        <w:tc>
          <w:tcPr>
            <w:tcW w:w="794" w:type="dxa"/>
          </w:tcPr>
          <w:p w14:paraId="5FCE5301" w14:textId="77777777" w:rsidR="00EA42CF" w:rsidRPr="0034316E" w:rsidRDefault="00EA42CF" w:rsidP="00EA42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532D93" w14:textId="77777777" w:rsidR="00EA42CF" w:rsidRPr="0034316E" w:rsidRDefault="00EA42CF" w:rsidP="00EA42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081C92" w14:textId="5B191BB6" w:rsidR="00EA42CF" w:rsidRPr="0034316E" w:rsidRDefault="00EA42CF" w:rsidP="00EA42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کلاس 4</w:t>
            </w:r>
          </w:p>
        </w:tc>
      </w:tr>
      <w:tr w:rsidR="00EA42CF" w:rsidRPr="0034316E" w14:paraId="73708710" w14:textId="77777777" w:rsidTr="00EA42CF">
        <w:trPr>
          <w:cantSplit/>
        </w:trPr>
        <w:tc>
          <w:tcPr>
            <w:tcW w:w="794" w:type="dxa"/>
          </w:tcPr>
          <w:p w14:paraId="53A040DA" w14:textId="77777777" w:rsidR="00EA42CF" w:rsidRPr="0034316E" w:rsidRDefault="00EA42CF" w:rsidP="00EA42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E4BE97" w14:textId="77777777" w:rsidR="00EA42CF" w:rsidRPr="0034316E" w:rsidRDefault="00EA42CF" w:rsidP="00EA42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EFA5358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3E2EA46" w14:textId="77777777" w:rsidTr="00EA42CF">
        <w:trPr>
          <w:cantSplit/>
        </w:trPr>
        <w:tc>
          <w:tcPr>
            <w:tcW w:w="794" w:type="dxa"/>
            <w:shd w:val="clear" w:color="auto" w:fill="auto"/>
          </w:tcPr>
          <w:p w14:paraId="245C2B6A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FA502E" w14:textId="320E66AA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557D419E" w14:textId="77777777" w:rsidTr="00EA42CF">
        <w:trPr>
          <w:cantSplit/>
        </w:trPr>
        <w:tc>
          <w:tcPr>
            <w:tcW w:w="794" w:type="dxa"/>
          </w:tcPr>
          <w:p w14:paraId="1342591F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07C2C146" w14:textId="23A947BB" w:rsidR="001218DE" w:rsidRPr="0034316E" w:rsidRDefault="00EA42C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cs"/>
                <w:color w:val="000000" w:themeColor="text1"/>
                <w:rtl/>
              </w:rPr>
              <w:t xml:space="preserve">کدام گزینه مفهوم کامل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مايعات قابل اشتعال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رابیان می کند؟</w:t>
            </w:r>
          </w:p>
        </w:tc>
      </w:tr>
      <w:tr w:rsidR="0034316E" w:rsidRPr="0034316E" w14:paraId="07EF4898" w14:textId="77777777" w:rsidTr="00EA42CF">
        <w:trPr>
          <w:cantSplit/>
        </w:trPr>
        <w:tc>
          <w:tcPr>
            <w:tcW w:w="794" w:type="dxa"/>
          </w:tcPr>
          <w:p w14:paraId="414B242A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B729F5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D19FE0" w14:textId="4C438D9D" w:rsidR="001218DE" w:rsidRPr="0034316E" w:rsidRDefault="00EA42CF" w:rsidP="00EA42CF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منظور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از مايعات قابل اشتعال مايعات، مخلوطي از مايعات و يا مايعاتي حاو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جامدات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بصورت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محلول و يا معلق هستند كه </w:t>
            </w:r>
            <w:r w:rsidR="00762FE3" w:rsidRPr="0034316E">
              <w:rPr>
                <w:rFonts w:cs="B Nazanin" w:hint="cs"/>
                <w:color w:val="000000" w:themeColor="text1"/>
                <w:rtl/>
              </w:rPr>
              <w:t>ن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مي توانند در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تماس با </w:t>
            </w:r>
            <w:r w:rsidR="00762FE3" w:rsidRPr="0034316E">
              <w:rPr>
                <w:rFonts w:cs="B Nazanin" w:hint="cs"/>
                <w:color w:val="000000" w:themeColor="text1"/>
                <w:rtl/>
              </w:rPr>
              <w:t xml:space="preserve">تنها </w:t>
            </w:r>
            <w:r w:rsidRPr="0034316E">
              <w:rPr>
                <w:rFonts w:cs="B Nazanin" w:hint="cs"/>
                <w:color w:val="000000" w:themeColor="text1"/>
                <w:rtl/>
              </w:rPr>
              <w:t>یک منبع جرقه مشتعل شوند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</w:p>
        </w:tc>
      </w:tr>
      <w:tr w:rsidR="0034316E" w:rsidRPr="0034316E" w14:paraId="7DB9637C" w14:textId="77777777" w:rsidTr="00EA42CF">
        <w:trPr>
          <w:cantSplit/>
        </w:trPr>
        <w:tc>
          <w:tcPr>
            <w:tcW w:w="794" w:type="dxa"/>
          </w:tcPr>
          <w:p w14:paraId="01C09822" w14:textId="77777777" w:rsidR="00EA42CF" w:rsidRPr="0034316E" w:rsidRDefault="00EA42CF" w:rsidP="00EA42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990A92" w14:textId="77777777" w:rsidR="00EA42CF" w:rsidRPr="0034316E" w:rsidRDefault="00EA42CF" w:rsidP="00EA42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37620E" w14:textId="721E3FE7" w:rsidR="00EA42CF" w:rsidRPr="0034316E" w:rsidRDefault="00EA42CF" w:rsidP="00EA42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منظور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از مايعات قابل اشتعال مايعات، مخلوطي از مايعات و يا مايعاتي حاو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جامدات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بصورت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محلول و يا معلق هستند كه مي توانند در </w:t>
            </w:r>
            <w:r w:rsidRPr="0034316E">
              <w:rPr>
                <w:rFonts w:cs="B Nazanin" w:hint="cs"/>
                <w:color w:val="000000" w:themeColor="text1"/>
                <w:rtl/>
              </w:rPr>
              <w:t>تماس با یک منبع جرقه مشتعل شوند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</w:p>
        </w:tc>
      </w:tr>
      <w:tr w:rsidR="0034316E" w:rsidRPr="0034316E" w14:paraId="5578E605" w14:textId="77777777" w:rsidTr="00EA42CF">
        <w:trPr>
          <w:cantSplit/>
        </w:trPr>
        <w:tc>
          <w:tcPr>
            <w:tcW w:w="794" w:type="dxa"/>
          </w:tcPr>
          <w:p w14:paraId="4C2A9949" w14:textId="77777777" w:rsidR="00EA42CF" w:rsidRPr="0034316E" w:rsidRDefault="00EA42CF" w:rsidP="00EA42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476E7F" w14:textId="77777777" w:rsidR="00EA42CF" w:rsidRPr="0034316E" w:rsidRDefault="00EA42CF" w:rsidP="00EA42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66C3F8" w14:textId="18025169" w:rsidR="00EA42CF" w:rsidRPr="0034316E" w:rsidRDefault="00EA42CF" w:rsidP="00EA42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منظور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از مايعات قابل اشتعال مايعات، مايعاتي حاو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جامدات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="00762FE3" w:rsidRPr="0034316E">
              <w:rPr>
                <w:rFonts w:cs="B Nazanin" w:hint="cs"/>
                <w:color w:val="000000" w:themeColor="text1"/>
                <w:rtl/>
              </w:rPr>
              <w:t xml:space="preserve">تنها به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بصورت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محلول هستند كه مي توانند در </w:t>
            </w:r>
            <w:r w:rsidRPr="0034316E">
              <w:rPr>
                <w:rFonts w:cs="B Nazanin" w:hint="cs"/>
                <w:color w:val="000000" w:themeColor="text1"/>
                <w:rtl/>
              </w:rPr>
              <w:t>تماس با یک منبع جرقه مشتعل شوند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</w:p>
        </w:tc>
      </w:tr>
      <w:tr w:rsidR="0034316E" w:rsidRPr="0034316E" w14:paraId="1A71B76F" w14:textId="77777777" w:rsidTr="00EA42CF">
        <w:trPr>
          <w:cantSplit/>
        </w:trPr>
        <w:tc>
          <w:tcPr>
            <w:tcW w:w="794" w:type="dxa"/>
          </w:tcPr>
          <w:p w14:paraId="1A1D415C" w14:textId="77777777" w:rsidR="00EA42CF" w:rsidRPr="0034316E" w:rsidRDefault="00EA42CF" w:rsidP="00EA42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611D57" w14:textId="77777777" w:rsidR="00EA42CF" w:rsidRPr="0034316E" w:rsidRDefault="00EA42CF" w:rsidP="00EA42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AF9846" w14:textId="027B8EFC" w:rsidR="00EA42CF" w:rsidRPr="0034316E" w:rsidRDefault="00EA42CF" w:rsidP="00EA42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منظور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از مايعات قابل اشتعال مايعات، مخلوطي از مايعات و يا مايعاتي حاو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جامدات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بصورت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="00762FE3" w:rsidRPr="0034316E">
              <w:rPr>
                <w:rFonts w:cs="B Nazanin" w:hint="cs"/>
                <w:color w:val="000000" w:themeColor="text1"/>
                <w:rtl/>
              </w:rPr>
              <w:t xml:space="preserve">غیر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محلول و </w:t>
            </w:r>
            <w:r w:rsidR="00762FE3" w:rsidRPr="0034316E">
              <w:rPr>
                <w:rFonts w:cs="B Nazanin" w:hint="cs"/>
                <w:color w:val="000000" w:themeColor="text1"/>
                <w:rtl/>
              </w:rPr>
              <w:t>غیر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معلق هستند كه مي توانند در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تماس با یک منبع جرقه مشتعل </w:t>
            </w:r>
            <w:r w:rsidR="004770AB" w:rsidRPr="0034316E">
              <w:rPr>
                <w:rFonts w:cs="B Nazanin" w:hint="cs"/>
                <w:color w:val="000000" w:themeColor="text1"/>
                <w:rtl/>
              </w:rPr>
              <w:t xml:space="preserve">نمی </w:t>
            </w:r>
            <w:r w:rsidRPr="0034316E">
              <w:rPr>
                <w:rFonts w:cs="B Nazanin" w:hint="cs"/>
                <w:color w:val="000000" w:themeColor="text1"/>
                <w:rtl/>
              </w:rPr>
              <w:t>شوند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</w:p>
        </w:tc>
      </w:tr>
      <w:tr w:rsidR="00A83656" w:rsidRPr="0034316E" w14:paraId="3A404686" w14:textId="77777777" w:rsidTr="00EA42CF">
        <w:trPr>
          <w:cantSplit/>
        </w:trPr>
        <w:tc>
          <w:tcPr>
            <w:tcW w:w="794" w:type="dxa"/>
          </w:tcPr>
          <w:p w14:paraId="1796D67F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AF9052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EDE4704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3DE0801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057311B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03ABAD" w14:textId="2F013325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5CF44296" w14:textId="77777777" w:rsidTr="00D87F2E">
        <w:trPr>
          <w:cantSplit/>
        </w:trPr>
        <w:tc>
          <w:tcPr>
            <w:tcW w:w="794" w:type="dxa"/>
          </w:tcPr>
          <w:p w14:paraId="57E5E774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09D21ECD" w14:textId="5C13EC6E" w:rsidR="001218DE" w:rsidRPr="0034316E" w:rsidRDefault="00517BCA" w:rsidP="00517BC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cs"/>
                <w:color w:val="000000" w:themeColor="text1"/>
                <w:rtl/>
              </w:rPr>
              <w:t xml:space="preserve">کدام گزینه مفهوم کامل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جامدات قابل اشتعال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>(</w:t>
            </w:r>
            <w:r w:rsidRPr="0034316E">
              <w:rPr>
                <w:rFonts w:cs="B Nazanin"/>
                <w:color w:val="000000" w:themeColor="text1"/>
              </w:rPr>
              <w:t>Flammable Solids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) رابیان می کند؟</w:t>
            </w:r>
          </w:p>
        </w:tc>
      </w:tr>
      <w:tr w:rsidR="0034316E" w:rsidRPr="0034316E" w14:paraId="01D78472" w14:textId="77777777" w:rsidTr="00D87F2E">
        <w:trPr>
          <w:cantSplit/>
        </w:trPr>
        <w:tc>
          <w:tcPr>
            <w:tcW w:w="794" w:type="dxa"/>
          </w:tcPr>
          <w:p w14:paraId="21AB6377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138015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2573C7" w14:textId="14436328" w:rsidR="001218DE" w:rsidRPr="0034316E" w:rsidRDefault="00517BCA" w:rsidP="00517BCA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ك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الا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در </w:t>
            </w:r>
            <w:r w:rsidRPr="0034316E">
              <w:rPr>
                <w:rFonts w:cs="B Nazanin" w:hint="cs"/>
                <w:color w:val="000000" w:themeColor="text1"/>
                <w:rtl/>
              </w:rPr>
              <w:t>کلاس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4 </w:t>
            </w:r>
            <w:r w:rsidRPr="0034316E">
              <w:rPr>
                <w:rFonts w:cs="B Nazanin"/>
                <w:color w:val="000000" w:themeColor="text1"/>
                <w:rtl/>
              </w:rPr>
              <w:t>شامل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است که </w:t>
            </w:r>
            <w:r w:rsidRPr="0034316E">
              <w:rPr>
                <w:rFonts w:cs="B Nazanin"/>
                <w:color w:val="000000" w:themeColor="text1"/>
                <w:rtl/>
              </w:rPr>
              <w:t>در تماس با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آب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ايجاد گازها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قابل اشتعال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نمايند</w:t>
            </w:r>
            <w:r w:rsidRPr="0034316E">
              <w:rPr>
                <w:rFonts w:cs="B Nazanin"/>
                <w:color w:val="000000" w:themeColor="text1"/>
                <w:rtl/>
              </w:rPr>
              <w:t>.</w:t>
            </w:r>
          </w:p>
        </w:tc>
      </w:tr>
      <w:tr w:rsidR="0034316E" w:rsidRPr="0034316E" w14:paraId="7460C9FD" w14:textId="77777777" w:rsidTr="00D87F2E">
        <w:trPr>
          <w:cantSplit/>
        </w:trPr>
        <w:tc>
          <w:tcPr>
            <w:tcW w:w="794" w:type="dxa"/>
          </w:tcPr>
          <w:p w14:paraId="4400B326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E59950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37811C" w14:textId="32756CED" w:rsidR="001218DE" w:rsidRPr="0034316E" w:rsidRDefault="00517BCA" w:rsidP="00517BCA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ك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الا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در </w:t>
            </w:r>
            <w:r w:rsidRPr="0034316E">
              <w:rPr>
                <w:rFonts w:cs="B Nazanin" w:hint="cs"/>
                <w:color w:val="000000" w:themeColor="text1"/>
                <w:rtl/>
              </w:rPr>
              <w:t>کلاس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4 </w:t>
            </w:r>
            <w:r w:rsidRPr="0034316E">
              <w:rPr>
                <w:rFonts w:cs="B Nazanin"/>
                <w:color w:val="000000" w:themeColor="text1"/>
                <w:rtl/>
              </w:rPr>
              <w:t>شامل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 پتانسيل احتراق خودبخود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نيز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بوده كه در تماس با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آب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ايجاد گازها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قابل اشتعال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نمايند</w:t>
            </w:r>
            <w:r w:rsidRPr="0034316E">
              <w:rPr>
                <w:rFonts w:cs="B Nazanin"/>
                <w:color w:val="000000" w:themeColor="text1"/>
                <w:rtl/>
              </w:rPr>
              <w:t>.</w:t>
            </w:r>
          </w:p>
        </w:tc>
      </w:tr>
      <w:tr w:rsidR="0034316E" w:rsidRPr="0034316E" w14:paraId="52F67462" w14:textId="77777777" w:rsidTr="00D87F2E">
        <w:trPr>
          <w:cantSplit/>
        </w:trPr>
        <w:tc>
          <w:tcPr>
            <w:tcW w:w="794" w:type="dxa"/>
          </w:tcPr>
          <w:p w14:paraId="4031DF4E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50787E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2B6CB7" w14:textId="0C47C469" w:rsidR="001218DE" w:rsidRPr="0034316E" w:rsidRDefault="00517BCA" w:rsidP="00517BCA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ك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الا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در </w:t>
            </w:r>
            <w:r w:rsidRPr="0034316E">
              <w:rPr>
                <w:rFonts w:cs="B Nazanin" w:hint="cs"/>
                <w:color w:val="000000" w:themeColor="text1"/>
                <w:rtl/>
              </w:rPr>
              <w:t>کلاس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4 </w:t>
            </w:r>
            <w:r w:rsidRPr="0034316E">
              <w:rPr>
                <w:rFonts w:cs="B Nazanin"/>
                <w:color w:val="000000" w:themeColor="text1"/>
                <w:rtl/>
              </w:rPr>
              <w:t>شامل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فاقد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پتانسيل احتراق خودبخود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نيز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بوده كه در تماس با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آب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ايجاد گازها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قابل اشتعال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نمايند</w:t>
            </w:r>
            <w:r w:rsidRPr="0034316E">
              <w:rPr>
                <w:rFonts w:cs="B Nazanin"/>
                <w:color w:val="000000" w:themeColor="text1"/>
                <w:rtl/>
              </w:rPr>
              <w:t>.</w:t>
            </w:r>
          </w:p>
        </w:tc>
      </w:tr>
      <w:tr w:rsidR="0034316E" w:rsidRPr="0034316E" w14:paraId="5C673702" w14:textId="77777777" w:rsidTr="00D87F2E">
        <w:trPr>
          <w:cantSplit/>
        </w:trPr>
        <w:tc>
          <w:tcPr>
            <w:tcW w:w="794" w:type="dxa"/>
          </w:tcPr>
          <w:p w14:paraId="53DBAD84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9C7998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F1917C" w14:textId="505C27A5" w:rsidR="001218DE" w:rsidRPr="0034316E" w:rsidRDefault="00517BCA" w:rsidP="00517BCA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ك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الا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خطرناک در </w:t>
            </w:r>
            <w:r w:rsidRPr="0034316E">
              <w:rPr>
                <w:rFonts w:cs="B Nazanin" w:hint="cs"/>
                <w:color w:val="000000" w:themeColor="text1"/>
                <w:rtl/>
              </w:rPr>
              <w:t>کلاس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4 </w:t>
            </w:r>
            <w:r w:rsidRPr="0034316E">
              <w:rPr>
                <w:rFonts w:cs="B Nazanin"/>
                <w:color w:val="000000" w:themeColor="text1"/>
                <w:rtl/>
              </w:rPr>
              <w:t>شامل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 پتانسيل احتراق خودبخود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 نيز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بوده كه در تماس با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آب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ايجاد گازها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قابل اشتعال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ن</w:t>
            </w:r>
            <w:r w:rsidRPr="0034316E">
              <w:rPr>
                <w:rFonts w:cs="B Nazanin" w:hint="cs"/>
                <w:color w:val="000000" w:themeColor="text1"/>
                <w:rtl/>
              </w:rPr>
              <w:t>ن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مايند</w:t>
            </w:r>
            <w:r w:rsidRPr="0034316E">
              <w:rPr>
                <w:rFonts w:cs="B Nazanin"/>
                <w:color w:val="000000" w:themeColor="text1"/>
                <w:rtl/>
              </w:rPr>
              <w:t>.</w:t>
            </w:r>
          </w:p>
        </w:tc>
      </w:tr>
      <w:tr w:rsidR="00A83656" w:rsidRPr="0034316E" w14:paraId="7BFC8882" w14:textId="77777777" w:rsidTr="00A12D2B">
        <w:trPr>
          <w:cantSplit/>
        </w:trPr>
        <w:tc>
          <w:tcPr>
            <w:tcW w:w="794" w:type="dxa"/>
          </w:tcPr>
          <w:p w14:paraId="7EB63651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4EC587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20DD379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3D8B55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7768055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25F945" w14:textId="652F0D2F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456446FD" w14:textId="77777777" w:rsidTr="00D87F2E">
        <w:trPr>
          <w:cantSplit/>
        </w:trPr>
        <w:tc>
          <w:tcPr>
            <w:tcW w:w="794" w:type="dxa"/>
          </w:tcPr>
          <w:p w14:paraId="7BB1AC4F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40A642FA" w14:textId="2C02E7CD" w:rsidR="001218DE" w:rsidRPr="0034316E" w:rsidRDefault="00D35FAA" w:rsidP="00D35F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در 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طبقه بند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خطرات سم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 مواد خطرناک کدامیک از موارد ذیل مدنظر قرار می گیرد؟</w:t>
            </w:r>
          </w:p>
        </w:tc>
      </w:tr>
      <w:tr w:rsidR="0034316E" w:rsidRPr="0034316E" w14:paraId="5E160897" w14:textId="77777777" w:rsidTr="00D87F2E">
        <w:trPr>
          <w:cantSplit/>
        </w:trPr>
        <w:tc>
          <w:tcPr>
            <w:tcW w:w="794" w:type="dxa"/>
          </w:tcPr>
          <w:p w14:paraId="33042D68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4EABEC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265EF7" w14:textId="1C95CDC2" w:rsidR="001218DE" w:rsidRPr="0034316E" w:rsidRDefault="00D35FAA" w:rsidP="00517B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حداقل میزان اشتعال</w:t>
            </w:r>
          </w:p>
        </w:tc>
      </w:tr>
      <w:tr w:rsidR="0034316E" w:rsidRPr="0034316E" w14:paraId="7315549D" w14:textId="77777777" w:rsidTr="00D87F2E">
        <w:trPr>
          <w:cantSplit/>
        </w:trPr>
        <w:tc>
          <w:tcPr>
            <w:tcW w:w="794" w:type="dxa"/>
          </w:tcPr>
          <w:p w14:paraId="0E54610D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1BDB2E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B45B0A" w14:textId="4E2573CA" w:rsidR="001218DE" w:rsidRPr="0034316E" w:rsidRDefault="0051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خطرات سمي حاد</w:t>
            </w:r>
          </w:p>
        </w:tc>
      </w:tr>
      <w:tr w:rsidR="0034316E" w:rsidRPr="0034316E" w14:paraId="673EC196" w14:textId="77777777" w:rsidTr="00D87F2E">
        <w:trPr>
          <w:cantSplit/>
        </w:trPr>
        <w:tc>
          <w:tcPr>
            <w:tcW w:w="794" w:type="dxa"/>
          </w:tcPr>
          <w:p w14:paraId="145BFDE7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284BEE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F5A81A" w14:textId="2321C88C" w:rsidR="001218DE" w:rsidRPr="0034316E" w:rsidRDefault="0051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اثرات مزمن مواد</w:t>
            </w:r>
          </w:p>
        </w:tc>
      </w:tr>
      <w:tr w:rsidR="0034316E" w:rsidRPr="0034316E" w14:paraId="1AA65020" w14:textId="77777777" w:rsidTr="00D87F2E">
        <w:trPr>
          <w:cantSplit/>
        </w:trPr>
        <w:tc>
          <w:tcPr>
            <w:tcW w:w="794" w:type="dxa"/>
          </w:tcPr>
          <w:p w14:paraId="6D959705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CF7A81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9B58B1" w14:textId="7E1CBA73" w:rsidR="001218DE" w:rsidRPr="0034316E" w:rsidRDefault="00D35FA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خطرات سمي حاد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</w:t>
            </w: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اثرات مزمن مواد</w:t>
            </w:r>
          </w:p>
        </w:tc>
      </w:tr>
      <w:tr w:rsidR="00A83656" w:rsidRPr="0034316E" w14:paraId="450F8EC2" w14:textId="77777777" w:rsidTr="00A12D2B">
        <w:trPr>
          <w:cantSplit/>
        </w:trPr>
        <w:tc>
          <w:tcPr>
            <w:tcW w:w="794" w:type="dxa"/>
          </w:tcPr>
          <w:p w14:paraId="795C9C96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F012D6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0E47B6D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5C947FD" w14:textId="77777777" w:rsidTr="004756A7">
        <w:trPr>
          <w:cantSplit/>
        </w:trPr>
        <w:tc>
          <w:tcPr>
            <w:tcW w:w="794" w:type="dxa"/>
            <w:shd w:val="clear" w:color="auto" w:fill="auto"/>
          </w:tcPr>
          <w:p w14:paraId="585FBAFF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959D88" w14:textId="4AEADC37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1230BFC9" w14:textId="77777777" w:rsidTr="004756A7">
        <w:trPr>
          <w:cantSplit/>
        </w:trPr>
        <w:tc>
          <w:tcPr>
            <w:tcW w:w="794" w:type="dxa"/>
          </w:tcPr>
          <w:p w14:paraId="75DBB02A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5787DCDC" w14:textId="0DC6305A" w:rsidR="001218DE" w:rsidRPr="0034316E" w:rsidRDefault="00D35FAA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ارزيابي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ريسک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مواد شیمیایی</w:t>
            </w:r>
            <w:r w:rsidR="004756A7" w:rsidRPr="0034316E">
              <w:rPr>
                <w:rFonts w:cs="B Nazanin" w:hint="cs"/>
                <w:color w:val="000000" w:themeColor="text1"/>
                <w:rtl/>
              </w:rPr>
              <w:t xml:space="preserve"> شامل چه اقداماتی است؟</w:t>
            </w:r>
          </w:p>
        </w:tc>
      </w:tr>
      <w:tr w:rsidR="0034316E" w:rsidRPr="0034316E" w14:paraId="2B4F66DD" w14:textId="77777777" w:rsidTr="004756A7">
        <w:trPr>
          <w:cantSplit/>
        </w:trPr>
        <w:tc>
          <w:tcPr>
            <w:tcW w:w="794" w:type="dxa"/>
          </w:tcPr>
          <w:p w14:paraId="733A5004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1CAD08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26BDE3" w14:textId="41821858" w:rsidR="001218DE" w:rsidRPr="0034316E" w:rsidRDefault="00D35FAA" w:rsidP="004756A7">
            <w:pPr>
              <w:rPr>
                <w:rStyle w:val="StyleComplexNazanin"/>
                <w:rFonts w:ascii="Times New Roman" w:hAnsi="Times New Roman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ارزيابي شامل شناسايي خطرات ناشي از مواد، ارزيابي ريسک ناشي از </w:t>
            </w:r>
            <w:r w:rsidR="004756A7" w:rsidRPr="0034316E">
              <w:rPr>
                <w:rFonts w:cs="B Nazanin" w:hint="cs"/>
                <w:color w:val="000000" w:themeColor="text1"/>
                <w:rtl/>
              </w:rPr>
              <w:t xml:space="preserve">این </w:t>
            </w:r>
            <w:r w:rsidRPr="0034316E">
              <w:rPr>
                <w:rFonts w:cs="B Nazanin"/>
                <w:color w:val="000000" w:themeColor="text1"/>
                <w:rtl/>
              </w:rPr>
              <w:t>خطرات</w:t>
            </w:r>
            <w:r w:rsidR="004756A7"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محيط كار و سپس بكارگير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روشها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كنترلي مناسب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كاهش ريسک م</w:t>
            </w:r>
            <w:r w:rsidR="004756A7" w:rsidRPr="003431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باشد</w:t>
            </w:r>
            <w:r w:rsidRPr="0034316E">
              <w:rPr>
                <w:rFonts w:cs="B Nazanin"/>
                <w:color w:val="000000" w:themeColor="text1"/>
                <w:rtl/>
              </w:rPr>
              <w:t>.</w:t>
            </w:r>
          </w:p>
        </w:tc>
      </w:tr>
      <w:tr w:rsidR="0034316E" w:rsidRPr="0034316E" w14:paraId="2665E09B" w14:textId="77777777" w:rsidTr="004756A7">
        <w:trPr>
          <w:cantSplit/>
        </w:trPr>
        <w:tc>
          <w:tcPr>
            <w:tcW w:w="794" w:type="dxa"/>
          </w:tcPr>
          <w:p w14:paraId="2029E502" w14:textId="77777777" w:rsidR="004756A7" w:rsidRPr="0034316E" w:rsidRDefault="004756A7" w:rsidP="004756A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434477" w14:textId="77777777" w:rsidR="004756A7" w:rsidRPr="0034316E" w:rsidRDefault="004756A7" w:rsidP="004756A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A62853" w14:textId="29DD5A64" w:rsidR="004756A7" w:rsidRPr="0034316E" w:rsidRDefault="004756A7" w:rsidP="004756A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ارزيابي شامل شناسايي خطرات ناشي از مواد، ارزيابي ريسک ناشي از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این </w:t>
            </w:r>
            <w:r w:rsidRPr="0034316E">
              <w:rPr>
                <w:rFonts w:cs="B Nazanin"/>
                <w:color w:val="000000" w:themeColor="text1"/>
                <w:rtl/>
              </w:rPr>
              <w:t>خطرات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محيط كار و سپس بكارگير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روشها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كنترلي مناسب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حذف يا كاهش ريسک تا حد قابل قبول م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باشد</w:t>
            </w:r>
            <w:r w:rsidRPr="0034316E">
              <w:rPr>
                <w:rFonts w:cs="B Nazanin"/>
                <w:color w:val="000000" w:themeColor="text1"/>
                <w:rtl/>
              </w:rPr>
              <w:t>.</w:t>
            </w:r>
          </w:p>
        </w:tc>
      </w:tr>
      <w:tr w:rsidR="0034316E" w:rsidRPr="0034316E" w14:paraId="00BA2C46" w14:textId="77777777" w:rsidTr="004756A7">
        <w:trPr>
          <w:cantSplit/>
        </w:trPr>
        <w:tc>
          <w:tcPr>
            <w:tcW w:w="794" w:type="dxa"/>
          </w:tcPr>
          <w:p w14:paraId="2D666CBB" w14:textId="77777777" w:rsidR="004756A7" w:rsidRPr="0034316E" w:rsidRDefault="004756A7" w:rsidP="004756A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661447" w14:textId="77777777" w:rsidR="004756A7" w:rsidRPr="0034316E" w:rsidRDefault="004756A7" w:rsidP="004756A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24D988" w14:textId="09807C56" w:rsidR="004756A7" w:rsidRPr="0034316E" w:rsidRDefault="004756A7" w:rsidP="004756A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ارزيابي شامل شناسايي خطرات ناشي از مواد، ارزيابي ريسک ناشي از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این </w:t>
            </w:r>
            <w:r w:rsidRPr="0034316E">
              <w:rPr>
                <w:rFonts w:cs="B Nazanin"/>
                <w:color w:val="000000" w:themeColor="text1"/>
                <w:rtl/>
              </w:rPr>
              <w:t>خطرات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محيط كار و سپس بكارگير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روشها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كنترلي مناسب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حذف يا كاهش ريسک تا حد قابل قبول م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باشد</w:t>
            </w:r>
            <w:r w:rsidRPr="0034316E">
              <w:rPr>
                <w:rFonts w:cs="B Nazanin"/>
                <w:color w:val="000000" w:themeColor="text1"/>
                <w:rtl/>
              </w:rPr>
              <w:t>.</w:t>
            </w:r>
          </w:p>
        </w:tc>
      </w:tr>
      <w:tr w:rsidR="0034316E" w:rsidRPr="0034316E" w14:paraId="54D8B451" w14:textId="77777777" w:rsidTr="004756A7">
        <w:trPr>
          <w:cantSplit/>
        </w:trPr>
        <w:tc>
          <w:tcPr>
            <w:tcW w:w="794" w:type="dxa"/>
          </w:tcPr>
          <w:p w14:paraId="01412232" w14:textId="77777777" w:rsidR="004756A7" w:rsidRPr="0034316E" w:rsidRDefault="004756A7" w:rsidP="004756A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C98473" w14:textId="77777777" w:rsidR="004756A7" w:rsidRPr="0034316E" w:rsidRDefault="004756A7" w:rsidP="004756A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EAFC2A" w14:textId="375FADF9" w:rsidR="004756A7" w:rsidRPr="0034316E" w:rsidRDefault="004756A7" w:rsidP="004756A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ارزيابي </w:t>
            </w:r>
            <w:r w:rsidRPr="0034316E">
              <w:rPr>
                <w:rFonts w:cs="B Nazanin" w:hint="cs"/>
                <w:color w:val="000000" w:themeColor="text1"/>
                <w:rtl/>
              </w:rPr>
              <w:t>بعد از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شناسايي خطرات ناشي از مواد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شروع می شود،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ارزيابي ريسک ناشي از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این </w:t>
            </w:r>
            <w:r w:rsidRPr="0034316E">
              <w:rPr>
                <w:rFonts w:cs="B Nazanin"/>
                <w:color w:val="000000" w:themeColor="text1"/>
                <w:rtl/>
              </w:rPr>
              <w:t>خطرات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در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محيط كار و سپس بكارگير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روشها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كنترلي مناسب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حذف يا كاهش ريسک تا حد قابل قبول م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ی </w:t>
            </w:r>
            <w:r w:rsidRPr="0034316E">
              <w:rPr>
                <w:rFonts w:cs="B Nazanin" w:hint="eastAsia"/>
                <w:color w:val="000000" w:themeColor="text1"/>
                <w:rtl/>
              </w:rPr>
              <w:t>باشد</w:t>
            </w:r>
            <w:r w:rsidRPr="0034316E">
              <w:rPr>
                <w:rFonts w:cs="B Nazanin"/>
                <w:color w:val="000000" w:themeColor="text1"/>
                <w:rtl/>
              </w:rPr>
              <w:t>.</w:t>
            </w:r>
          </w:p>
        </w:tc>
      </w:tr>
      <w:tr w:rsidR="004756A7" w:rsidRPr="0034316E" w14:paraId="7A30B1CE" w14:textId="77777777" w:rsidTr="004756A7">
        <w:trPr>
          <w:cantSplit/>
        </w:trPr>
        <w:tc>
          <w:tcPr>
            <w:tcW w:w="794" w:type="dxa"/>
          </w:tcPr>
          <w:p w14:paraId="188A7832" w14:textId="77777777" w:rsidR="004756A7" w:rsidRPr="0034316E" w:rsidRDefault="004756A7" w:rsidP="004756A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31D7CE" w14:textId="77777777" w:rsidR="004756A7" w:rsidRPr="0034316E" w:rsidRDefault="004756A7" w:rsidP="004756A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9221FFA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40C4B15" w14:textId="77777777" w:rsidTr="00627F38">
        <w:trPr>
          <w:cantSplit/>
        </w:trPr>
        <w:tc>
          <w:tcPr>
            <w:tcW w:w="794" w:type="dxa"/>
            <w:shd w:val="clear" w:color="auto" w:fill="auto"/>
          </w:tcPr>
          <w:p w14:paraId="6D318246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5FAA13" w14:textId="71511B95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02E44EA8" w14:textId="77777777" w:rsidTr="00627F38">
        <w:trPr>
          <w:cantSplit/>
        </w:trPr>
        <w:tc>
          <w:tcPr>
            <w:tcW w:w="794" w:type="dxa"/>
          </w:tcPr>
          <w:p w14:paraId="56A93699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0C7BC294" w14:textId="1004119F" w:rsidR="001218DE" w:rsidRPr="0034316E" w:rsidRDefault="00627F3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اطل</w:t>
            </w:r>
            <w:r w:rsidRPr="0034316E">
              <w:rPr>
                <w:rFonts w:cs="B Nazanin" w:hint="cs"/>
                <w:color w:val="000000" w:themeColor="text1"/>
                <w:rtl/>
              </w:rPr>
              <w:t>ا</w:t>
            </w:r>
            <w:r w:rsidRPr="0034316E">
              <w:rPr>
                <w:rFonts w:cs="B Nazanin"/>
                <w:color w:val="000000" w:themeColor="text1"/>
                <w:rtl/>
              </w:rPr>
              <w:t>عات مربوط به خطرات مواد شيميايي از راهها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زير قابل دسترسي مي باشد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؟</w:t>
            </w:r>
          </w:p>
        </w:tc>
      </w:tr>
      <w:tr w:rsidR="0034316E" w:rsidRPr="0034316E" w14:paraId="5E1D84A5" w14:textId="77777777" w:rsidTr="00627F38">
        <w:trPr>
          <w:cantSplit/>
        </w:trPr>
        <w:tc>
          <w:tcPr>
            <w:tcW w:w="794" w:type="dxa"/>
          </w:tcPr>
          <w:p w14:paraId="0BAA40ED" w14:textId="77777777" w:rsidR="00627F38" w:rsidRPr="0034316E" w:rsidRDefault="00627F38" w:rsidP="00627F3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D8978ED" w14:textId="77777777" w:rsidR="00627F38" w:rsidRPr="0034316E" w:rsidRDefault="00627F38" w:rsidP="00627F3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F0E8BE" w14:textId="17B88F95" w:rsidR="00627F38" w:rsidRPr="0034316E" w:rsidRDefault="00627F38" w:rsidP="00627F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برگه 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</w:rPr>
              <w:t>MSDS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</w:p>
        </w:tc>
      </w:tr>
      <w:tr w:rsidR="0034316E" w:rsidRPr="0034316E" w14:paraId="764B5F51" w14:textId="77777777" w:rsidTr="00627F38">
        <w:trPr>
          <w:cantSplit/>
        </w:trPr>
        <w:tc>
          <w:tcPr>
            <w:tcW w:w="794" w:type="dxa"/>
          </w:tcPr>
          <w:p w14:paraId="2D769857" w14:textId="77777777" w:rsidR="00627F38" w:rsidRPr="0034316E" w:rsidRDefault="00627F38" w:rsidP="00627F3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BF18BF" w14:textId="77777777" w:rsidR="00627F38" w:rsidRPr="0034316E" w:rsidRDefault="00627F38" w:rsidP="00627F3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253ABD" w14:textId="7FCB0041" w:rsidR="00627F38" w:rsidRPr="0034316E" w:rsidRDefault="00627F38" w:rsidP="00627F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برچسب </w:t>
            </w:r>
            <w:r w:rsidRPr="0034316E">
              <w:rPr>
                <w:rFonts w:cs="B Nazanin"/>
                <w:color w:val="000000" w:themeColor="text1"/>
              </w:rPr>
              <w:t>Label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ظروف حاوی مواد </w:t>
            </w:r>
          </w:p>
        </w:tc>
      </w:tr>
      <w:tr w:rsidR="0034316E" w:rsidRPr="0034316E" w14:paraId="52AB0AE9" w14:textId="77777777" w:rsidTr="00627F38">
        <w:trPr>
          <w:cantSplit/>
        </w:trPr>
        <w:tc>
          <w:tcPr>
            <w:tcW w:w="794" w:type="dxa"/>
          </w:tcPr>
          <w:p w14:paraId="44948D9A" w14:textId="77777777" w:rsidR="00627F38" w:rsidRPr="0034316E" w:rsidRDefault="00627F38" w:rsidP="00627F3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092B6F" w14:textId="77777777" w:rsidR="00627F38" w:rsidRPr="0034316E" w:rsidRDefault="00627F38" w:rsidP="00627F3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D3F6AD" w14:textId="6AFA88AE" w:rsidR="00627F38" w:rsidRPr="0034316E" w:rsidRDefault="00627F38" w:rsidP="00627F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مراجعه به سيستم 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معتبر موجود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شناسايي مواد خطرناک تأييد شده توسط سازمانها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مسئول</w:t>
            </w:r>
          </w:p>
        </w:tc>
      </w:tr>
      <w:tr w:rsidR="0034316E" w:rsidRPr="0034316E" w14:paraId="7FAEAB72" w14:textId="77777777" w:rsidTr="00627F38">
        <w:trPr>
          <w:cantSplit/>
        </w:trPr>
        <w:tc>
          <w:tcPr>
            <w:tcW w:w="794" w:type="dxa"/>
          </w:tcPr>
          <w:p w14:paraId="06CE721A" w14:textId="77777777" w:rsidR="00627F38" w:rsidRPr="0034316E" w:rsidRDefault="00627F38" w:rsidP="00627F3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FC00AD" w14:textId="77777777" w:rsidR="00627F38" w:rsidRPr="0034316E" w:rsidRDefault="00627F38" w:rsidP="00627F3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B2AD49" w14:textId="22A3C6A3" w:rsidR="00627F38" w:rsidRPr="0034316E" w:rsidRDefault="00627F38" w:rsidP="00627F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هرسه مورد </w:t>
            </w:r>
          </w:p>
        </w:tc>
      </w:tr>
      <w:tr w:rsidR="00A83656" w:rsidRPr="0034316E" w14:paraId="1D41E21D" w14:textId="77777777" w:rsidTr="00627F38">
        <w:trPr>
          <w:cantSplit/>
        </w:trPr>
        <w:tc>
          <w:tcPr>
            <w:tcW w:w="794" w:type="dxa"/>
          </w:tcPr>
          <w:p w14:paraId="6AF44420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E66873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38C4051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3B748D4" w14:textId="77777777" w:rsidTr="00627F38">
        <w:trPr>
          <w:cantSplit/>
        </w:trPr>
        <w:tc>
          <w:tcPr>
            <w:tcW w:w="794" w:type="dxa"/>
            <w:shd w:val="clear" w:color="auto" w:fill="auto"/>
          </w:tcPr>
          <w:p w14:paraId="368C055F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B6CBDA" w14:textId="33B0E974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4B2850A9" w14:textId="77777777" w:rsidTr="00627F38">
        <w:trPr>
          <w:cantSplit/>
        </w:trPr>
        <w:tc>
          <w:tcPr>
            <w:tcW w:w="794" w:type="dxa"/>
          </w:tcPr>
          <w:p w14:paraId="0971D6AB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1C8612AE" w14:textId="78DAE63A" w:rsidR="00627F38" w:rsidRPr="0034316E" w:rsidRDefault="00627F38" w:rsidP="00627F38">
            <w:pPr>
              <w:rPr>
                <w:rFonts w:cs="B Nazanin"/>
                <w:color w:val="000000" w:themeColor="text1"/>
                <w:rtl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در سيستم </w:t>
            </w:r>
            <w:r w:rsidRPr="0034316E">
              <w:rPr>
                <w:rFonts w:cs="B Nazanin"/>
                <w:color w:val="000000" w:themeColor="text1"/>
              </w:rPr>
              <w:t>GHS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برگه اطلاعات ایمنی مواد شیمایی </w:t>
            </w:r>
            <w:r w:rsidRPr="0034316E">
              <w:rPr>
                <w:rFonts w:cs="B Nazanin"/>
                <w:color w:val="000000" w:themeColor="text1"/>
              </w:rPr>
              <w:t>MSDS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>به نام برگه 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اطل</w:t>
            </w:r>
            <w:r w:rsidRPr="0034316E">
              <w:rPr>
                <w:rFonts w:cs="B Nazanin" w:hint="cs"/>
                <w:color w:val="000000" w:themeColor="text1"/>
                <w:rtl/>
              </w:rPr>
              <w:t>ا</w:t>
            </w:r>
            <w:r w:rsidRPr="0034316E">
              <w:rPr>
                <w:rFonts w:cs="B Nazanin"/>
                <w:color w:val="000000" w:themeColor="text1"/>
                <w:rtl/>
              </w:rPr>
              <w:t>عات ايمني (</w:t>
            </w:r>
            <w:r w:rsidRPr="0034316E">
              <w:rPr>
                <w:rFonts w:cs="B Nazanin"/>
                <w:color w:val="000000" w:themeColor="text1"/>
              </w:rPr>
              <w:t>……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)ناميده شده و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  <w:p w14:paraId="4867A4C1" w14:textId="1F73AFC3" w:rsidR="001218DE" w:rsidRPr="0034316E" w:rsidRDefault="00627F38" w:rsidP="00627F3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هماهن</w:t>
            </w:r>
            <w:r w:rsidRPr="0034316E">
              <w:rPr>
                <w:rFonts w:cs="B Nazanin" w:hint="cs"/>
                <w:color w:val="000000" w:themeColor="text1"/>
                <w:rtl/>
              </w:rPr>
              <w:t>گ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نمودن آنها يک فرمت استاندارد همراه با </w:t>
            </w:r>
            <w:r w:rsidRPr="0034316E">
              <w:rPr>
                <w:rFonts w:cs="B Nazanin" w:hint="cs"/>
                <w:color w:val="000000" w:themeColor="text1"/>
                <w:rtl/>
              </w:rPr>
              <w:t>..................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عنوان پيشنهاد گرديده است</w:t>
            </w:r>
          </w:p>
        </w:tc>
      </w:tr>
      <w:tr w:rsidR="0034316E" w:rsidRPr="0034316E" w14:paraId="1B0E9926" w14:textId="77777777" w:rsidTr="00627F38">
        <w:trPr>
          <w:cantSplit/>
        </w:trPr>
        <w:tc>
          <w:tcPr>
            <w:tcW w:w="794" w:type="dxa"/>
          </w:tcPr>
          <w:p w14:paraId="64AB4759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DD0703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62C439" w14:textId="115E4261" w:rsidR="001218DE" w:rsidRPr="0034316E" w:rsidRDefault="00627F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 xml:space="preserve">SDS   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-- 16 </w:t>
            </w:r>
          </w:p>
        </w:tc>
      </w:tr>
      <w:tr w:rsidR="0034316E" w:rsidRPr="0034316E" w14:paraId="4325E7F2" w14:textId="77777777" w:rsidTr="00627F38">
        <w:trPr>
          <w:cantSplit/>
        </w:trPr>
        <w:tc>
          <w:tcPr>
            <w:tcW w:w="794" w:type="dxa"/>
          </w:tcPr>
          <w:p w14:paraId="1A160380" w14:textId="77777777" w:rsidR="00627F38" w:rsidRPr="0034316E" w:rsidRDefault="00627F38" w:rsidP="00627F3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90FDEB" w14:textId="77777777" w:rsidR="00627F38" w:rsidRPr="0034316E" w:rsidRDefault="00627F38" w:rsidP="00627F3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6A17F5" w14:textId="13071196" w:rsidR="00627F38" w:rsidRPr="0034316E" w:rsidRDefault="00627F38" w:rsidP="00627F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 xml:space="preserve">DDS   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-- 14 </w:t>
            </w:r>
          </w:p>
        </w:tc>
      </w:tr>
      <w:tr w:rsidR="0034316E" w:rsidRPr="0034316E" w14:paraId="028202DC" w14:textId="77777777" w:rsidTr="00627F38">
        <w:trPr>
          <w:cantSplit/>
        </w:trPr>
        <w:tc>
          <w:tcPr>
            <w:tcW w:w="794" w:type="dxa"/>
          </w:tcPr>
          <w:p w14:paraId="204015DE" w14:textId="77777777" w:rsidR="00627F38" w:rsidRPr="0034316E" w:rsidRDefault="00627F38" w:rsidP="00627F3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93AF27" w14:textId="77777777" w:rsidR="00627F38" w:rsidRPr="0034316E" w:rsidRDefault="00627F38" w:rsidP="00627F3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B34C47" w14:textId="739EDB80" w:rsidR="00627F38" w:rsidRPr="0034316E" w:rsidRDefault="00627F38" w:rsidP="00627F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 xml:space="preserve">SDD   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-- 16 </w:t>
            </w:r>
          </w:p>
        </w:tc>
      </w:tr>
      <w:tr w:rsidR="0034316E" w:rsidRPr="0034316E" w14:paraId="5E8E2214" w14:textId="77777777" w:rsidTr="00627F38">
        <w:trPr>
          <w:cantSplit/>
        </w:trPr>
        <w:tc>
          <w:tcPr>
            <w:tcW w:w="794" w:type="dxa"/>
          </w:tcPr>
          <w:p w14:paraId="50B454D6" w14:textId="77777777" w:rsidR="00627F38" w:rsidRPr="0034316E" w:rsidRDefault="00627F38" w:rsidP="00627F3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278850" w14:textId="77777777" w:rsidR="00627F38" w:rsidRPr="0034316E" w:rsidRDefault="00627F38" w:rsidP="00627F3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A52520" w14:textId="022F44A8" w:rsidR="00627F38" w:rsidRPr="0034316E" w:rsidRDefault="00627F38" w:rsidP="00627F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 xml:space="preserve">SSD   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-- 15 </w:t>
            </w:r>
          </w:p>
        </w:tc>
      </w:tr>
      <w:tr w:rsidR="00A83656" w:rsidRPr="0034316E" w14:paraId="47CA335A" w14:textId="77777777" w:rsidTr="00627F38">
        <w:trPr>
          <w:cantSplit/>
        </w:trPr>
        <w:tc>
          <w:tcPr>
            <w:tcW w:w="794" w:type="dxa"/>
          </w:tcPr>
          <w:p w14:paraId="0DBE30DC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65285C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320ED0C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1132A7AD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5F5741CE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C47C27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1847140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F96FEE" w14:textId="77CB1229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54112EFB" w14:textId="77777777" w:rsidTr="00D87F2E">
        <w:trPr>
          <w:cantSplit/>
        </w:trPr>
        <w:tc>
          <w:tcPr>
            <w:tcW w:w="794" w:type="dxa"/>
          </w:tcPr>
          <w:p w14:paraId="27FC5A99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1F607FBD" w14:textId="01596FFF" w:rsidR="001218DE" w:rsidRPr="0034316E" w:rsidRDefault="00627F3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ارزيابي پتانسيل تماس </w:t>
            </w:r>
            <w:r w:rsidRPr="0034316E">
              <w:rPr>
                <w:rFonts w:cs="B Nazanin" w:hint="cs"/>
                <w:color w:val="000000" w:themeColor="text1"/>
                <w:rtl/>
              </w:rPr>
              <w:t>لا</w:t>
            </w:r>
            <w:r w:rsidRPr="0034316E">
              <w:rPr>
                <w:rFonts w:cs="B Nazanin"/>
                <w:color w:val="000000" w:themeColor="text1"/>
                <w:rtl/>
              </w:rPr>
              <w:t>زم است موارد زير در نظر گرفته شود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؟</w:t>
            </w:r>
          </w:p>
        </w:tc>
      </w:tr>
      <w:tr w:rsidR="0034316E" w:rsidRPr="0034316E" w14:paraId="2CC59834" w14:textId="77777777" w:rsidTr="00D87F2E">
        <w:trPr>
          <w:cantSplit/>
        </w:trPr>
        <w:tc>
          <w:tcPr>
            <w:tcW w:w="794" w:type="dxa"/>
          </w:tcPr>
          <w:p w14:paraId="32442B4D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3DF3D3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BFD119" w14:textId="11FA466A" w:rsidR="001218DE" w:rsidRPr="0034316E" w:rsidRDefault="00627F38" w:rsidP="00C77718">
            <w:pPr>
              <w:rPr>
                <w:rStyle w:val="StyleComplexNazanin"/>
                <w:rFonts w:ascii="Times New Roman" w:hAnsi="Times New Roman" w:cs="Times New Roma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راه ورود ماده به بدن </w:t>
            </w:r>
          </w:p>
        </w:tc>
      </w:tr>
      <w:tr w:rsidR="0034316E" w:rsidRPr="0034316E" w14:paraId="4E922EAF" w14:textId="77777777" w:rsidTr="00D87F2E">
        <w:trPr>
          <w:cantSplit/>
        </w:trPr>
        <w:tc>
          <w:tcPr>
            <w:tcW w:w="794" w:type="dxa"/>
          </w:tcPr>
          <w:p w14:paraId="336CE0ED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FDBC5C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301494" w14:textId="5FF6968B" w:rsidR="001218DE" w:rsidRPr="0034316E" w:rsidRDefault="00627F38" w:rsidP="00C77718">
            <w:pPr>
              <w:rPr>
                <w:rStyle w:val="StyleComplexNazanin"/>
                <w:rFonts w:ascii="Times New Roman" w:hAnsi="Times New Roman" w:cs="Times New Roma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غلظت ماده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و</w:t>
            </w:r>
            <w:r w:rsidR="00C77718"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>مدت زمان تماس</w:t>
            </w:r>
          </w:p>
        </w:tc>
      </w:tr>
      <w:tr w:rsidR="0034316E" w:rsidRPr="0034316E" w14:paraId="6C8AA8CE" w14:textId="77777777" w:rsidTr="00D87F2E">
        <w:trPr>
          <w:cantSplit/>
        </w:trPr>
        <w:tc>
          <w:tcPr>
            <w:tcW w:w="794" w:type="dxa"/>
          </w:tcPr>
          <w:p w14:paraId="5915BCE6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FCAEC7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C9DF5C" w14:textId="496C03E9" w:rsidR="001218DE" w:rsidRPr="0034316E" w:rsidRDefault="00C77718" w:rsidP="00C77718">
            <w:pPr>
              <w:rPr>
                <w:rStyle w:val="StyleComplexNazanin"/>
                <w:rFonts w:ascii="Times New Roman" w:hAnsi="Times New Roman" w:cs="Times New Roma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دفعات تماس</w:t>
            </w:r>
          </w:p>
        </w:tc>
      </w:tr>
      <w:tr w:rsidR="0034316E" w:rsidRPr="0034316E" w14:paraId="19A79B18" w14:textId="77777777" w:rsidTr="00D87F2E">
        <w:trPr>
          <w:cantSplit/>
        </w:trPr>
        <w:tc>
          <w:tcPr>
            <w:tcW w:w="794" w:type="dxa"/>
          </w:tcPr>
          <w:p w14:paraId="1E7AE59E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C79EC2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2279CD" w14:textId="4B3225B6" w:rsidR="001218DE" w:rsidRPr="0034316E" w:rsidRDefault="00C777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هرسه مورد</w:t>
            </w:r>
          </w:p>
        </w:tc>
      </w:tr>
      <w:tr w:rsidR="00A83656" w:rsidRPr="0034316E" w14:paraId="65CC15B1" w14:textId="77777777" w:rsidTr="00A12D2B">
        <w:trPr>
          <w:cantSplit/>
        </w:trPr>
        <w:tc>
          <w:tcPr>
            <w:tcW w:w="794" w:type="dxa"/>
          </w:tcPr>
          <w:p w14:paraId="4DF5B797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910DD2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169106C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79A4AAC" w14:textId="77777777" w:rsidTr="00C77718">
        <w:trPr>
          <w:cantSplit/>
        </w:trPr>
        <w:tc>
          <w:tcPr>
            <w:tcW w:w="794" w:type="dxa"/>
            <w:shd w:val="clear" w:color="auto" w:fill="auto"/>
          </w:tcPr>
          <w:p w14:paraId="16A7F95F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1667D6" w14:textId="2D4D3126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راهنما و دستورالعمل جامع مواد شیمیایی خطرناک</w:t>
            </w:r>
          </w:p>
        </w:tc>
      </w:tr>
      <w:tr w:rsidR="0034316E" w:rsidRPr="0034316E" w14:paraId="65652DAC" w14:textId="77777777" w:rsidTr="00C77718">
        <w:trPr>
          <w:cantSplit/>
        </w:trPr>
        <w:tc>
          <w:tcPr>
            <w:tcW w:w="794" w:type="dxa"/>
          </w:tcPr>
          <w:p w14:paraId="452F585D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5C3E8445" w14:textId="1E4B3987" w:rsidR="001218DE" w:rsidRPr="0034316E" w:rsidRDefault="00C7771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cs"/>
                <w:color w:val="000000" w:themeColor="text1"/>
                <w:rtl/>
              </w:rPr>
              <w:t xml:space="preserve">کدام گزینه </w:t>
            </w:r>
            <w:r w:rsidRPr="0034316E">
              <w:rPr>
                <w:rFonts w:cs="B Nazanin"/>
                <w:color w:val="000000" w:themeColor="text1"/>
                <w:rtl/>
              </w:rPr>
              <w:t>سلسله مراتب كنترلي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ریسک </w:t>
            </w:r>
            <w:r w:rsidRPr="0034316E">
              <w:rPr>
                <w:rFonts w:cs="B Nazanin"/>
                <w:color w:val="000000" w:themeColor="text1"/>
                <w:rtl/>
              </w:rPr>
              <w:t>غير قابل قبول در محيط كار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رابیان می کند</w:t>
            </w:r>
          </w:p>
        </w:tc>
      </w:tr>
      <w:tr w:rsidR="0034316E" w:rsidRPr="0034316E" w14:paraId="7248F604" w14:textId="77777777" w:rsidTr="00C77718">
        <w:trPr>
          <w:cantSplit/>
        </w:trPr>
        <w:tc>
          <w:tcPr>
            <w:tcW w:w="794" w:type="dxa"/>
          </w:tcPr>
          <w:p w14:paraId="7595FAD2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C4343E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14DC02" w14:textId="0AD99C4D" w:rsidR="001218DE" w:rsidRPr="0034316E" w:rsidRDefault="00C77718" w:rsidP="00C77718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حذف </w:t>
            </w:r>
            <w:r w:rsidRPr="0034316E">
              <w:rPr>
                <w:rFonts w:cs="B Nazanin"/>
                <w:color w:val="000000" w:themeColor="text1"/>
              </w:rPr>
              <w:t>Elimination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جايگزيني </w:t>
            </w:r>
            <w:r w:rsidRPr="0034316E">
              <w:rPr>
                <w:rFonts w:cs="B Nazanin"/>
                <w:color w:val="000000" w:themeColor="text1"/>
              </w:rPr>
              <w:t>Substitution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جداساز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</w:rPr>
              <w:t>Isolation</w:t>
            </w:r>
            <w:r w:rsidRPr="0034316E">
              <w:rPr>
                <w:rFonts w:cs="B Nazanin" w:hint="cs"/>
                <w:color w:val="000000" w:themeColor="text1"/>
                <w:rtl/>
              </w:rPr>
              <w:t>-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مهندسي </w:t>
            </w:r>
            <w:r w:rsidRPr="0034316E">
              <w:rPr>
                <w:rFonts w:cs="B Nazanin"/>
                <w:color w:val="000000" w:themeColor="text1"/>
              </w:rPr>
              <w:t>controls Engineering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مديريتي و اجرايي </w:t>
            </w:r>
            <w:r w:rsidRPr="0034316E">
              <w:rPr>
                <w:rFonts w:cs="B Nazanin"/>
                <w:color w:val="000000" w:themeColor="text1"/>
              </w:rPr>
              <w:t>controls Administrative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وسايل حفاظت فرد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17FD9041" w14:textId="77777777" w:rsidTr="00C77718">
        <w:trPr>
          <w:cantSplit/>
        </w:trPr>
        <w:tc>
          <w:tcPr>
            <w:tcW w:w="794" w:type="dxa"/>
          </w:tcPr>
          <w:p w14:paraId="7412E79E" w14:textId="77777777" w:rsidR="00C77718" w:rsidRPr="0034316E" w:rsidRDefault="00C77718" w:rsidP="00C777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4C9575" w14:textId="77777777" w:rsidR="00C77718" w:rsidRPr="0034316E" w:rsidRDefault="00C77718" w:rsidP="00C777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E631F" w14:textId="29BEFC38" w:rsidR="00C77718" w:rsidRPr="0034316E" w:rsidRDefault="00C77718" w:rsidP="00C7771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حذف </w:t>
            </w:r>
            <w:r w:rsidRPr="0034316E">
              <w:rPr>
                <w:rFonts w:cs="B Nazanin"/>
                <w:color w:val="000000" w:themeColor="text1"/>
              </w:rPr>
              <w:t>Elimination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جداساز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</w:rPr>
              <w:t>Isolation</w:t>
            </w:r>
            <w:r w:rsidRPr="0034316E">
              <w:rPr>
                <w:rFonts w:cs="B Nazanin" w:hint="cs"/>
                <w:color w:val="000000" w:themeColor="text1"/>
                <w:rtl/>
              </w:rPr>
              <w:t>-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جايگزيني </w:t>
            </w:r>
            <w:r w:rsidRPr="0034316E">
              <w:rPr>
                <w:rFonts w:cs="B Nazanin"/>
                <w:color w:val="000000" w:themeColor="text1"/>
              </w:rPr>
              <w:t>Substitution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</w:t>
            </w:r>
            <w:r w:rsidR="004770AB" w:rsidRPr="0034316E">
              <w:rPr>
                <w:rFonts w:cs="B Nazanin"/>
                <w:color w:val="000000" w:themeColor="text1"/>
                <w:rtl/>
              </w:rPr>
              <w:t>كنترلها</w:t>
            </w:r>
            <w:r w:rsidR="004770AB"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="004770AB" w:rsidRPr="0034316E">
              <w:rPr>
                <w:rFonts w:cs="B Nazanin"/>
                <w:color w:val="000000" w:themeColor="text1"/>
                <w:rtl/>
              </w:rPr>
              <w:t xml:space="preserve"> مديريتي و اجرايي </w:t>
            </w:r>
            <w:r w:rsidR="004770AB" w:rsidRPr="0034316E">
              <w:rPr>
                <w:rFonts w:cs="B Nazanin"/>
                <w:color w:val="000000" w:themeColor="text1"/>
              </w:rPr>
              <w:t>controls Administrative</w:t>
            </w:r>
            <w:r w:rsidR="004770AB" w:rsidRPr="0034316E">
              <w:rPr>
                <w:rFonts w:cs="B Nazanin" w:hint="cs"/>
                <w:color w:val="000000" w:themeColor="text1"/>
                <w:rtl/>
              </w:rPr>
              <w:t xml:space="preserve"> -</w:t>
            </w:r>
            <w:r w:rsidR="004770AB"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>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مهندسي </w:t>
            </w:r>
            <w:r w:rsidRPr="0034316E">
              <w:rPr>
                <w:rFonts w:cs="B Nazanin"/>
                <w:color w:val="000000" w:themeColor="text1"/>
              </w:rPr>
              <w:t>controls Engineering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- وسايل حفاظت فرد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7A518B71" w14:textId="77777777" w:rsidTr="00C77718">
        <w:trPr>
          <w:cantSplit/>
        </w:trPr>
        <w:tc>
          <w:tcPr>
            <w:tcW w:w="794" w:type="dxa"/>
          </w:tcPr>
          <w:p w14:paraId="7593C7FB" w14:textId="77777777" w:rsidR="00C77718" w:rsidRPr="0034316E" w:rsidRDefault="00C77718" w:rsidP="00C777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6BD521" w14:textId="77777777" w:rsidR="00C77718" w:rsidRPr="0034316E" w:rsidRDefault="00C77718" w:rsidP="00C777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DC3106" w14:textId="3E32198F" w:rsidR="00C77718" w:rsidRPr="0034316E" w:rsidRDefault="00C77718" w:rsidP="00C7771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حذف </w:t>
            </w:r>
            <w:r w:rsidRPr="0034316E">
              <w:rPr>
                <w:rFonts w:cs="B Nazanin"/>
                <w:color w:val="000000" w:themeColor="text1"/>
              </w:rPr>
              <w:t>Elimination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جايگزيني </w:t>
            </w:r>
            <w:r w:rsidRPr="0034316E">
              <w:rPr>
                <w:rFonts w:cs="B Nazanin"/>
                <w:color w:val="000000" w:themeColor="text1"/>
              </w:rPr>
              <w:t>Substitution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جداساز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</w:rPr>
              <w:t>Isolation</w:t>
            </w:r>
            <w:r w:rsidRPr="0034316E">
              <w:rPr>
                <w:rFonts w:cs="B Nazanin" w:hint="cs"/>
                <w:color w:val="000000" w:themeColor="text1"/>
                <w:rtl/>
              </w:rPr>
              <w:t>-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- 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مديريتي و اجرايي </w:t>
            </w:r>
            <w:r w:rsidRPr="0034316E">
              <w:rPr>
                <w:rFonts w:cs="B Nazanin"/>
                <w:color w:val="000000" w:themeColor="text1"/>
              </w:rPr>
              <w:t>controls Administrative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مهندسي </w:t>
            </w:r>
            <w:r w:rsidRPr="0034316E">
              <w:rPr>
                <w:rFonts w:cs="B Nazanin"/>
                <w:color w:val="000000" w:themeColor="text1"/>
              </w:rPr>
              <w:t>controls Engineering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>-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وسايل حفاظت فرد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34316E" w:rsidRPr="0034316E" w14:paraId="4ADA31EC" w14:textId="77777777" w:rsidTr="00C77718">
        <w:trPr>
          <w:cantSplit/>
        </w:trPr>
        <w:tc>
          <w:tcPr>
            <w:tcW w:w="794" w:type="dxa"/>
          </w:tcPr>
          <w:p w14:paraId="255F6D35" w14:textId="77777777" w:rsidR="00C77718" w:rsidRPr="0034316E" w:rsidRDefault="00C77718" w:rsidP="00C777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ED472B" w14:textId="77777777" w:rsidR="00C77718" w:rsidRPr="0034316E" w:rsidRDefault="00C77718" w:rsidP="00C777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D03050" w14:textId="6DB96ED2" w:rsidR="00C77718" w:rsidRPr="0034316E" w:rsidRDefault="00C77718" w:rsidP="00C7771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جايگزيني </w:t>
            </w:r>
            <w:r w:rsidRPr="0034316E">
              <w:rPr>
                <w:rFonts w:cs="B Nazanin"/>
                <w:color w:val="000000" w:themeColor="text1"/>
              </w:rPr>
              <w:t>Substitution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- حذف </w:t>
            </w:r>
            <w:r w:rsidRPr="0034316E">
              <w:rPr>
                <w:rFonts w:cs="B Nazanin"/>
                <w:color w:val="000000" w:themeColor="text1"/>
                <w:rtl/>
              </w:rPr>
              <w:t>- جداساز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</w:rPr>
              <w:t>Isolation</w:t>
            </w:r>
            <w:r w:rsidRPr="0034316E">
              <w:rPr>
                <w:rFonts w:cs="B Nazanin" w:hint="cs"/>
                <w:color w:val="000000" w:themeColor="text1"/>
                <w:rtl/>
              </w:rPr>
              <w:t>-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مهندسي </w:t>
            </w:r>
            <w:r w:rsidRPr="0034316E">
              <w:rPr>
                <w:rFonts w:cs="B Nazanin"/>
                <w:color w:val="000000" w:themeColor="text1"/>
              </w:rPr>
              <w:t>controls Engineering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مديريتي و اجرايي </w:t>
            </w:r>
            <w:r w:rsidRPr="0034316E">
              <w:rPr>
                <w:rFonts w:cs="B Nazanin"/>
                <w:color w:val="000000" w:themeColor="text1"/>
              </w:rPr>
              <w:t>controls Administrative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وسايل حفاظت فرد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</w:p>
        </w:tc>
      </w:tr>
      <w:tr w:rsidR="00A83656" w:rsidRPr="0034316E" w14:paraId="7CC25D55" w14:textId="77777777" w:rsidTr="00C77718">
        <w:trPr>
          <w:cantSplit/>
        </w:trPr>
        <w:tc>
          <w:tcPr>
            <w:tcW w:w="794" w:type="dxa"/>
          </w:tcPr>
          <w:p w14:paraId="2FBA01CD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3F1DD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78392F8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15A8EC7" w14:textId="77777777" w:rsidTr="00C77718">
        <w:trPr>
          <w:cantSplit/>
        </w:trPr>
        <w:tc>
          <w:tcPr>
            <w:tcW w:w="794" w:type="dxa"/>
            <w:shd w:val="clear" w:color="auto" w:fill="auto"/>
          </w:tcPr>
          <w:p w14:paraId="1DAA0F22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13596E" w14:textId="24330698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1F37970F" w14:textId="77777777" w:rsidTr="00C77718">
        <w:trPr>
          <w:cantSplit/>
        </w:trPr>
        <w:tc>
          <w:tcPr>
            <w:tcW w:w="794" w:type="dxa"/>
          </w:tcPr>
          <w:p w14:paraId="2A243C84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63DC8DC4" w14:textId="05634CE2" w:rsidR="001218DE" w:rsidRPr="0034316E" w:rsidRDefault="00C7771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استفاده از مواد شيميايي كم خطرتر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جزو کدام روش کنترل ریسک می باشد؟</w:t>
            </w:r>
          </w:p>
        </w:tc>
      </w:tr>
      <w:tr w:rsidR="0034316E" w:rsidRPr="0034316E" w14:paraId="04BA6EF7" w14:textId="77777777" w:rsidTr="00C77718">
        <w:trPr>
          <w:cantSplit/>
        </w:trPr>
        <w:tc>
          <w:tcPr>
            <w:tcW w:w="794" w:type="dxa"/>
          </w:tcPr>
          <w:p w14:paraId="32AAE1C8" w14:textId="77777777" w:rsidR="00C77718" w:rsidRPr="0034316E" w:rsidRDefault="00C77718" w:rsidP="00C777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A48C7F" w14:textId="77777777" w:rsidR="00C77718" w:rsidRPr="0034316E" w:rsidRDefault="00C77718" w:rsidP="00C777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AED1FC" w14:textId="4CF725B1" w:rsidR="00C77718" w:rsidRPr="0034316E" w:rsidRDefault="00C77718" w:rsidP="00C7771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حذف </w:t>
            </w:r>
            <w:r w:rsidRPr="0034316E">
              <w:rPr>
                <w:rFonts w:cs="B Nazanin"/>
                <w:color w:val="000000" w:themeColor="text1"/>
              </w:rPr>
              <w:t>Elimination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</w:t>
            </w:r>
          </w:p>
        </w:tc>
      </w:tr>
      <w:tr w:rsidR="0034316E" w:rsidRPr="0034316E" w14:paraId="563C1557" w14:textId="77777777" w:rsidTr="00C77718">
        <w:trPr>
          <w:cantSplit/>
        </w:trPr>
        <w:tc>
          <w:tcPr>
            <w:tcW w:w="794" w:type="dxa"/>
          </w:tcPr>
          <w:p w14:paraId="7F3FB8F7" w14:textId="77777777" w:rsidR="00C77718" w:rsidRPr="0034316E" w:rsidRDefault="00C77718" w:rsidP="00C777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A7E79F" w14:textId="77777777" w:rsidR="00C77718" w:rsidRPr="0034316E" w:rsidRDefault="00C77718" w:rsidP="00C777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6D9D66" w14:textId="4FFA43E1" w:rsidR="00C77718" w:rsidRPr="0034316E" w:rsidRDefault="00C77718" w:rsidP="00C7771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مهندسي </w:t>
            </w:r>
            <w:r w:rsidRPr="0034316E">
              <w:rPr>
                <w:rFonts w:cs="B Nazanin"/>
                <w:color w:val="000000" w:themeColor="text1"/>
              </w:rPr>
              <w:t>controls Engineering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</w:p>
        </w:tc>
      </w:tr>
      <w:tr w:rsidR="0034316E" w:rsidRPr="0034316E" w14:paraId="59200D96" w14:textId="77777777" w:rsidTr="00C77718">
        <w:trPr>
          <w:cantSplit/>
        </w:trPr>
        <w:tc>
          <w:tcPr>
            <w:tcW w:w="794" w:type="dxa"/>
          </w:tcPr>
          <w:p w14:paraId="5A0B88CA" w14:textId="77777777" w:rsidR="00C77718" w:rsidRPr="0034316E" w:rsidRDefault="00C77718" w:rsidP="00C777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8B9397" w14:textId="77777777" w:rsidR="00C77718" w:rsidRPr="0034316E" w:rsidRDefault="00C77718" w:rsidP="00C777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A9B20B" w14:textId="71162119" w:rsidR="00C77718" w:rsidRPr="0034316E" w:rsidRDefault="00C77718" w:rsidP="00C7771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جايگزيني </w:t>
            </w:r>
            <w:r w:rsidRPr="0034316E">
              <w:rPr>
                <w:rFonts w:cs="B Nazanin"/>
                <w:color w:val="000000" w:themeColor="text1"/>
              </w:rPr>
              <w:t>Substitution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- </w:t>
            </w:r>
          </w:p>
        </w:tc>
      </w:tr>
      <w:tr w:rsidR="0034316E" w:rsidRPr="0034316E" w14:paraId="474E664C" w14:textId="77777777" w:rsidTr="00C77718">
        <w:trPr>
          <w:cantSplit/>
        </w:trPr>
        <w:tc>
          <w:tcPr>
            <w:tcW w:w="794" w:type="dxa"/>
          </w:tcPr>
          <w:p w14:paraId="3DB6192C" w14:textId="77777777" w:rsidR="00C77718" w:rsidRPr="0034316E" w:rsidRDefault="00C77718" w:rsidP="00C777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F0731F" w14:textId="77777777" w:rsidR="00C77718" w:rsidRPr="0034316E" w:rsidRDefault="00C77718" w:rsidP="00C777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7D2056" w14:textId="2AAEC094" w:rsidR="00C77718" w:rsidRPr="0034316E" w:rsidRDefault="00C77718" w:rsidP="00C7771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كنترلها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مديريتي و اجرايي </w:t>
            </w:r>
            <w:r w:rsidRPr="0034316E">
              <w:rPr>
                <w:rFonts w:cs="B Nazanin"/>
                <w:color w:val="000000" w:themeColor="text1"/>
              </w:rPr>
              <w:t>controls Administrative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</w:t>
            </w:r>
          </w:p>
        </w:tc>
      </w:tr>
      <w:tr w:rsidR="00A83656" w:rsidRPr="0034316E" w14:paraId="3D66FDF3" w14:textId="77777777" w:rsidTr="00C77718">
        <w:trPr>
          <w:cantSplit/>
        </w:trPr>
        <w:tc>
          <w:tcPr>
            <w:tcW w:w="794" w:type="dxa"/>
          </w:tcPr>
          <w:p w14:paraId="25B75065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9403EB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3293A3B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A1F60AB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FABB2F0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FC824C" w14:textId="4D95FB79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F5217"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راهنما و دستورالعمل جامع مواد شیمیایی خطرناک</w:t>
            </w:r>
          </w:p>
        </w:tc>
      </w:tr>
      <w:tr w:rsidR="0034316E" w:rsidRPr="0034316E" w14:paraId="6DF463DF" w14:textId="77777777" w:rsidTr="00D87F2E">
        <w:trPr>
          <w:cantSplit/>
        </w:trPr>
        <w:tc>
          <w:tcPr>
            <w:tcW w:w="794" w:type="dxa"/>
          </w:tcPr>
          <w:p w14:paraId="00CC6FC5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1B462B35" w14:textId="6059D393" w:rsidR="001218DE" w:rsidRPr="0034316E" w:rsidRDefault="00754C1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 w:hint="eastAsia"/>
                <w:color w:val="000000" w:themeColor="text1"/>
                <w:rtl/>
              </w:rPr>
              <w:t>در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استفاده از وسايل حفاظت فرد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بايد از موارد زير اطمينان حاصل نمود</w:t>
            </w: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؟</w:t>
            </w:r>
          </w:p>
        </w:tc>
      </w:tr>
      <w:tr w:rsidR="0034316E" w:rsidRPr="0034316E" w14:paraId="12AF2AB5" w14:textId="77777777" w:rsidTr="00D87F2E">
        <w:trPr>
          <w:cantSplit/>
        </w:trPr>
        <w:tc>
          <w:tcPr>
            <w:tcW w:w="794" w:type="dxa"/>
          </w:tcPr>
          <w:p w14:paraId="53A85720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233CDD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E2ED1C" w14:textId="2049112C" w:rsidR="001218DE" w:rsidRPr="0034316E" w:rsidRDefault="00754C12" w:rsidP="00754C12">
            <w:pPr>
              <w:rPr>
                <w:rStyle w:val="StyleComplexNazanin"/>
                <w:rFonts w:ascii="Times New Roman" w:hAnsi="Times New Roman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انتخاب مناسب وسيله حفاظت فرد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برا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فرد برحسب نوع وظيفه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 و 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سرويس و نگهدار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وسايل توسط افراد مسئول و آموزش ديده</w:t>
            </w:r>
          </w:p>
        </w:tc>
      </w:tr>
      <w:tr w:rsidR="0034316E" w:rsidRPr="0034316E" w14:paraId="3E21FB65" w14:textId="77777777" w:rsidTr="00D87F2E">
        <w:trPr>
          <w:cantSplit/>
        </w:trPr>
        <w:tc>
          <w:tcPr>
            <w:tcW w:w="794" w:type="dxa"/>
          </w:tcPr>
          <w:p w14:paraId="65062C02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D322CB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EA85F6" w14:textId="49F6F3CC" w:rsidR="001218DE" w:rsidRPr="0034316E" w:rsidRDefault="00754C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>در دسترس بودن وسيله حفاظت فرد</w:t>
            </w:r>
            <w:r w:rsidRPr="0034316E">
              <w:rPr>
                <w:rFonts w:cs="B Nazanin" w:hint="cs"/>
                <w:color w:val="000000" w:themeColor="text1"/>
                <w:rtl/>
              </w:rPr>
              <w:t>ی</w:t>
            </w:r>
            <w:r w:rsidRPr="0034316E">
              <w:rPr>
                <w:rFonts w:cs="B Nazanin"/>
                <w:color w:val="000000" w:themeColor="text1"/>
                <w:rtl/>
              </w:rPr>
              <w:t xml:space="preserve"> مناسب</w:t>
            </w:r>
          </w:p>
        </w:tc>
      </w:tr>
      <w:tr w:rsidR="0034316E" w:rsidRPr="0034316E" w14:paraId="371A78DF" w14:textId="77777777" w:rsidTr="00D87F2E">
        <w:trPr>
          <w:cantSplit/>
        </w:trPr>
        <w:tc>
          <w:tcPr>
            <w:tcW w:w="794" w:type="dxa"/>
          </w:tcPr>
          <w:p w14:paraId="38B6210B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1E642F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F639F7" w14:textId="1F157639" w:rsidR="001218DE" w:rsidRPr="0034316E" w:rsidRDefault="00754C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cs="B Nazanin"/>
                <w:color w:val="000000" w:themeColor="text1"/>
                <w:rtl/>
              </w:rPr>
              <w:t xml:space="preserve">تميز و سالم بودن وسيله </w:t>
            </w:r>
            <w:r w:rsidRPr="0034316E">
              <w:rPr>
                <w:rFonts w:cs="B Nazanin" w:hint="cs"/>
                <w:color w:val="000000" w:themeColor="text1"/>
                <w:rtl/>
              </w:rPr>
              <w:t xml:space="preserve">و </w:t>
            </w:r>
            <w:r w:rsidRPr="0034316E">
              <w:rPr>
                <w:rFonts w:cs="B Nazanin"/>
                <w:color w:val="000000" w:themeColor="text1"/>
                <w:rtl/>
              </w:rPr>
              <w:t>استفاده صحيح و به موقع</w:t>
            </w:r>
          </w:p>
        </w:tc>
      </w:tr>
      <w:tr w:rsidR="0034316E" w:rsidRPr="0034316E" w14:paraId="37BE2654" w14:textId="77777777" w:rsidTr="00D87F2E">
        <w:trPr>
          <w:cantSplit/>
        </w:trPr>
        <w:tc>
          <w:tcPr>
            <w:tcW w:w="794" w:type="dxa"/>
          </w:tcPr>
          <w:p w14:paraId="0D9BC913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7D8B03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4AB2E7" w14:textId="08C128B5" w:rsidR="001218DE" w:rsidRPr="0034316E" w:rsidRDefault="00754C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هرسه مورد</w:t>
            </w:r>
          </w:p>
        </w:tc>
      </w:tr>
      <w:tr w:rsidR="00A83656" w:rsidRPr="0034316E" w14:paraId="2B5890C2" w14:textId="77777777" w:rsidTr="00A12D2B">
        <w:trPr>
          <w:cantSplit/>
        </w:trPr>
        <w:tc>
          <w:tcPr>
            <w:tcW w:w="794" w:type="dxa"/>
          </w:tcPr>
          <w:p w14:paraId="14D13943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8E8386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FB63D96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0D659EE7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0E8DBDB1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F8209A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EB2E47F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F4DAFD" w14:textId="77777777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E6DF89A" w14:textId="77777777" w:rsidTr="00D87F2E">
        <w:trPr>
          <w:cantSplit/>
        </w:trPr>
        <w:tc>
          <w:tcPr>
            <w:tcW w:w="794" w:type="dxa"/>
          </w:tcPr>
          <w:p w14:paraId="4ABA3605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14:paraId="64B7478A" w14:textId="77777777" w:rsidR="001218DE" w:rsidRPr="0034316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6405E49" w14:textId="77777777" w:rsidR="001218DE" w:rsidRPr="0034316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669F845" w14:textId="77777777" w:rsidTr="00D87F2E">
        <w:trPr>
          <w:cantSplit/>
        </w:trPr>
        <w:tc>
          <w:tcPr>
            <w:tcW w:w="794" w:type="dxa"/>
          </w:tcPr>
          <w:p w14:paraId="6BE6FCDE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77FB115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B943C7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8498EF3" w14:textId="77777777" w:rsidTr="00D87F2E">
        <w:trPr>
          <w:cantSplit/>
        </w:trPr>
        <w:tc>
          <w:tcPr>
            <w:tcW w:w="794" w:type="dxa"/>
          </w:tcPr>
          <w:p w14:paraId="7A6633C6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DD226C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7E6DDC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FD5AE03" w14:textId="77777777" w:rsidTr="00D87F2E">
        <w:trPr>
          <w:cantSplit/>
        </w:trPr>
        <w:tc>
          <w:tcPr>
            <w:tcW w:w="794" w:type="dxa"/>
          </w:tcPr>
          <w:p w14:paraId="38FDEE0C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A22040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BBDB37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C0CB097" w14:textId="77777777" w:rsidTr="00D87F2E">
        <w:trPr>
          <w:cantSplit/>
        </w:trPr>
        <w:tc>
          <w:tcPr>
            <w:tcW w:w="794" w:type="dxa"/>
          </w:tcPr>
          <w:p w14:paraId="53819702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8B137A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76EA70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15395B09" w14:textId="77777777" w:rsidTr="00A12D2B">
        <w:trPr>
          <w:cantSplit/>
        </w:trPr>
        <w:tc>
          <w:tcPr>
            <w:tcW w:w="794" w:type="dxa"/>
          </w:tcPr>
          <w:p w14:paraId="7DDF6BE4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3AFE43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4662423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5A9151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D853192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CBAC98" w14:textId="77777777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CDCE3FC" w14:textId="77777777" w:rsidTr="00D87F2E">
        <w:trPr>
          <w:cantSplit/>
        </w:trPr>
        <w:tc>
          <w:tcPr>
            <w:tcW w:w="794" w:type="dxa"/>
          </w:tcPr>
          <w:p w14:paraId="429BE7D4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14:paraId="7219983D" w14:textId="77777777" w:rsidR="001218DE" w:rsidRPr="0034316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AF24F66" w14:textId="77777777" w:rsidR="001218DE" w:rsidRPr="0034316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FEC3B07" w14:textId="77777777" w:rsidTr="00D87F2E">
        <w:trPr>
          <w:cantSplit/>
        </w:trPr>
        <w:tc>
          <w:tcPr>
            <w:tcW w:w="794" w:type="dxa"/>
          </w:tcPr>
          <w:p w14:paraId="6122EB8C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B3521F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623731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53F234E" w14:textId="77777777" w:rsidTr="00D87F2E">
        <w:trPr>
          <w:cantSplit/>
        </w:trPr>
        <w:tc>
          <w:tcPr>
            <w:tcW w:w="794" w:type="dxa"/>
          </w:tcPr>
          <w:p w14:paraId="74A1486B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6418A5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1261D0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653D3A8" w14:textId="77777777" w:rsidTr="00D87F2E">
        <w:trPr>
          <w:cantSplit/>
        </w:trPr>
        <w:tc>
          <w:tcPr>
            <w:tcW w:w="794" w:type="dxa"/>
          </w:tcPr>
          <w:p w14:paraId="423A50C3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39121E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8FB76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B16A8DA" w14:textId="77777777" w:rsidTr="00D87F2E">
        <w:trPr>
          <w:cantSplit/>
        </w:trPr>
        <w:tc>
          <w:tcPr>
            <w:tcW w:w="794" w:type="dxa"/>
          </w:tcPr>
          <w:p w14:paraId="78EB9C2F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D3B435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B515EB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5588B9D1" w14:textId="77777777" w:rsidTr="00A12D2B">
        <w:trPr>
          <w:cantSplit/>
        </w:trPr>
        <w:tc>
          <w:tcPr>
            <w:tcW w:w="794" w:type="dxa"/>
          </w:tcPr>
          <w:p w14:paraId="7F585A74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931B3C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94D6BDA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1F95D2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A2F7DBD" w14:textId="77777777" w:rsidR="001218DE" w:rsidRPr="0034316E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F772BB" w14:textId="77777777" w:rsidR="001218DE" w:rsidRPr="0034316E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40D309E" w14:textId="77777777" w:rsidTr="00D87F2E">
        <w:trPr>
          <w:cantSplit/>
        </w:trPr>
        <w:tc>
          <w:tcPr>
            <w:tcW w:w="794" w:type="dxa"/>
          </w:tcPr>
          <w:p w14:paraId="56788141" w14:textId="77777777" w:rsidR="001218DE" w:rsidRPr="0034316E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14:paraId="680388C2" w14:textId="77777777" w:rsidR="001218DE" w:rsidRPr="0034316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AA26BC4" w14:textId="77777777" w:rsidR="001218DE" w:rsidRPr="0034316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D32217E" w14:textId="77777777" w:rsidTr="00D87F2E">
        <w:trPr>
          <w:cantSplit/>
        </w:trPr>
        <w:tc>
          <w:tcPr>
            <w:tcW w:w="794" w:type="dxa"/>
          </w:tcPr>
          <w:p w14:paraId="390F0540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4938CD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14CE10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4931957" w14:textId="77777777" w:rsidTr="00D87F2E">
        <w:trPr>
          <w:cantSplit/>
        </w:trPr>
        <w:tc>
          <w:tcPr>
            <w:tcW w:w="794" w:type="dxa"/>
          </w:tcPr>
          <w:p w14:paraId="573BA4E8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3232B9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D09FE5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9806EC9" w14:textId="77777777" w:rsidTr="00D87F2E">
        <w:trPr>
          <w:cantSplit/>
        </w:trPr>
        <w:tc>
          <w:tcPr>
            <w:tcW w:w="794" w:type="dxa"/>
          </w:tcPr>
          <w:p w14:paraId="2A3FEFE8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E34DD4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2DA0D9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38092E5" w14:textId="77777777" w:rsidTr="00D87F2E">
        <w:trPr>
          <w:cantSplit/>
        </w:trPr>
        <w:tc>
          <w:tcPr>
            <w:tcW w:w="794" w:type="dxa"/>
          </w:tcPr>
          <w:p w14:paraId="5F26F992" w14:textId="77777777" w:rsidR="001218DE" w:rsidRPr="0034316E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414D19" w14:textId="77777777" w:rsidR="001218DE" w:rsidRPr="0034316E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37A9F9" w14:textId="77777777" w:rsidR="001218DE" w:rsidRPr="0034316E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419671D1" w14:textId="77777777" w:rsidTr="00A12D2B">
        <w:trPr>
          <w:cantSplit/>
        </w:trPr>
        <w:tc>
          <w:tcPr>
            <w:tcW w:w="794" w:type="dxa"/>
          </w:tcPr>
          <w:p w14:paraId="16902214" w14:textId="77777777" w:rsidR="00A83656" w:rsidRPr="0034316E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78064C" w14:textId="77777777" w:rsidR="00A83656" w:rsidRPr="0034316E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3994175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4A4CEF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970F9DF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2ECE15" w14:textId="77777777" w:rsidR="005110C8" w:rsidRPr="0034316E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720AC90" w14:textId="77777777" w:rsidTr="007E1F29">
        <w:trPr>
          <w:cantSplit/>
        </w:trPr>
        <w:tc>
          <w:tcPr>
            <w:tcW w:w="794" w:type="dxa"/>
          </w:tcPr>
          <w:p w14:paraId="51A41984" w14:textId="77777777" w:rsidR="005110C8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14:paraId="1F73C39B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723E54E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33E9660" w14:textId="77777777" w:rsidTr="007E1F29">
        <w:trPr>
          <w:cantSplit/>
        </w:trPr>
        <w:tc>
          <w:tcPr>
            <w:tcW w:w="794" w:type="dxa"/>
          </w:tcPr>
          <w:p w14:paraId="3B88F83D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A8139B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04D3D0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985294D" w14:textId="77777777" w:rsidTr="007E1F29">
        <w:trPr>
          <w:cantSplit/>
        </w:trPr>
        <w:tc>
          <w:tcPr>
            <w:tcW w:w="794" w:type="dxa"/>
          </w:tcPr>
          <w:p w14:paraId="331BA31D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4D58E4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57F600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80B30A3" w14:textId="77777777" w:rsidTr="007E1F29">
        <w:trPr>
          <w:cantSplit/>
        </w:trPr>
        <w:tc>
          <w:tcPr>
            <w:tcW w:w="794" w:type="dxa"/>
          </w:tcPr>
          <w:p w14:paraId="348E5DDE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B3E0E5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C78377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E4925DD" w14:textId="77777777" w:rsidTr="007E1F29">
        <w:trPr>
          <w:cantSplit/>
        </w:trPr>
        <w:tc>
          <w:tcPr>
            <w:tcW w:w="794" w:type="dxa"/>
          </w:tcPr>
          <w:p w14:paraId="1055D734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2D8E47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B80FF7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6CF94ADF" w14:textId="77777777" w:rsidTr="00A12D2B">
        <w:trPr>
          <w:cantSplit/>
        </w:trPr>
        <w:tc>
          <w:tcPr>
            <w:tcW w:w="794" w:type="dxa"/>
          </w:tcPr>
          <w:p w14:paraId="473E4C6D" w14:textId="77777777" w:rsidR="00A83656" w:rsidRPr="0034316E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06D3D4" w14:textId="77777777" w:rsidR="00A83656" w:rsidRPr="0034316E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2BA4B91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E303B1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F1CB93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1B8E55" w14:textId="77777777" w:rsidR="005110C8" w:rsidRPr="0034316E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3485FC3" w14:textId="77777777" w:rsidTr="007E1F29">
        <w:trPr>
          <w:cantSplit/>
        </w:trPr>
        <w:tc>
          <w:tcPr>
            <w:tcW w:w="794" w:type="dxa"/>
          </w:tcPr>
          <w:p w14:paraId="5B5847AF" w14:textId="77777777" w:rsidR="005110C8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14:paraId="64C2EC59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4F20221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643511C" w14:textId="77777777" w:rsidTr="007E1F29">
        <w:trPr>
          <w:cantSplit/>
        </w:trPr>
        <w:tc>
          <w:tcPr>
            <w:tcW w:w="794" w:type="dxa"/>
          </w:tcPr>
          <w:p w14:paraId="3A8EA963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050406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781179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3639DF7" w14:textId="77777777" w:rsidTr="007E1F29">
        <w:trPr>
          <w:cantSplit/>
        </w:trPr>
        <w:tc>
          <w:tcPr>
            <w:tcW w:w="794" w:type="dxa"/>
          </w:tcPr>
          <w:p w14:paraId="7F8B6646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DF9A18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275E91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83092C3" w14:textId="77777777" w:rsidTr="007E1F29">
        <w:trPr>
          <w:cantSplit/>
        </w:trPr>
        <w:tc>
          <w:tcPr>
            <w:tcW w:w="794" w:type="dxa"/>
          </w:tcPr>
          <w:p w14:paraId="4FAFFCE6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85DA40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1282CD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E9376D1" w14:textId="77777777" w:rsidTr="007E1F29">
        <w:trPr>
          <w:cantSplit/>
        </w:trPr>
        <w:tc>
          <w:tcPr>
            <w:tcW w:w="794" w:type="dxa"/>
          </w:tcPr>
          <w:p w14:paraId="7A7B4E0E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6E72BC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3475AF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2FA03194" w14:textId="77777777" w:rsidTr="00A12D2B">
        <w:trPr>
          <w:cantSplit/>
        </w:trPr>
        <w:tc>
          <w:tcPr>
            <w:tcW w:w="794" w:type="dxa"/>
          </w:tcPr>
          <w:p w14:paraId="5A420B43" w14:textId="77777777" w:rsidR="00A83656" w:rsidRPr="0034316E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B6F34A" w14:textId="77777777" w:rsidR="00A83656" w:rsidRPr="0034316E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F9AD07C" w14:textId="77777777" w:rsidR="005110C8" w:rsidRPr="0034316E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4A83F7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13CF717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E02995" w14:textId="77777777" w:rsidR="005110C8" w:rsidRPr="0034316E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CAD9CA2" w14:textId="77777777" w:rsidTr="007E1F29">
        <w:trPr>
          <w:cantSplit/>
        </w:trPr>
        <w:tc>
          <w:tcPr>
            <w:tcW w:w="794" w:type="dxa"/>
          </w:tcPr>
          <w:p w14:paraId="4597F905" w14:textId="77777777" w:rsidR="005110C8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14:paraId="72391C84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407DCC8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5388A8B" w14:textId="77777777" w:rsidTr="007E1F29">
        <w:trPr>
          <w:cantSplit/>
        </w:trPr>
        <w:tc>
          <w:tcPr>
            <w:tcW w:w="794" w:type="dxa"/>
          </w:tcPr>
          <w:p w14:paraId="7B5E9A43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50EB02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549081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97F6827" w14:textId="77777777" w:rsidTr="007E1F29">
        <w:trPr>
          <w:cantSplit/>
        </w:trPr>
        <w:tc>
          <w:tcPr>
            <w:tcW w:w="794" w:type="dxa"/>
          </w:tcPr>
          <w:p w14:paraId="0527BCB5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7F26CC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003F0C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E73D49C" w14:textId="77777777" w:rsidTr="007E1F29">
        <w:trPr>
          <w:cantSplit/>
        </w:trPr>
        <w:tc>
          <w:tcPr>
            <w:tcW w:w="794" w:type="dxa"/>
          </w:tcPr>
          <w:p w14:paraId="57CB943B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028323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6D982D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AB638BB" w14:textId="77777777" w:rsidTr="007E1F29">
        <w:trPr>
          <w:cantSplit/>
        </w:trPr>
        <w:tc>
          <w:tcPr>
            <w:tcW w:w="794" w:type="dxa"/>
          </w:tcPr>
          <w:p w14:paraId="2CB02B7B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80DA1B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3C4880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7E983C01" w14:textId="77777777" w:rsidTr="00A12D2B">
        <w:trPr>
          <w:cantSplit/>
        </w:trPr>
        <w:tc>
          <w:tcPr>
            <w:tcW w:w="794" w:type="dxa"/>
          </w:tcPr>
          <w:p w14:paraId="4BAB3CCB" w14:textId="77777777" w:rsidR="00A83656" w:rsidRPr="0034316E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480FF1" w14:textId="77777777" w:rsidR="00A83656" w:rsidRPr="0034316E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143000E" w14:textId="77777777" w:rsidR="005110C8" w:rsidRPr="0034316E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399A15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265F612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9DFA56" w14:textId="77777777" w:rsidR="005110C8" w:rsidRPr="0034316E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6FB0D7E0" w14:textId="77777777" w:rsidTr="007E1F29">
        <w:trPr>
          <w:cantSplit/>
        </w:trPr>
        <w:tc>
          <w:tcPr>
            <w:tcW w:w="794" w:type="dxa"/>
          </w:tcPr>
          <w:p w14:paraId="17D04ABF" w14:textId="77777777" w:rsidR="005110C8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14:paraId="2CD052AF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F00E07C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0BF32F5" w14:textId="77777777" w:rsidTr="007E1F29">
        <w:trPr>
          <w:cantSplit/>
        </w:trPr>
        <w:tc>
          <w:tcPr>
            <w:tcW w:w="794" w:type="dxa"/>
          </w:tcPr>
          <w:p w14:paraId="6E569C9D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C33723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26F62E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08AB05A" w14:textId="77777777" w:rsidTr="007E1F29">
        <w:trPr>
          <w:cantSplit/>
        </w:trPr>
        <w:tc>
          <w:tcPr>
            <w:tcW w:w="794" w:type="dxa"/>
          </w:tcPr>
          <w:p w14:paraId="4212983A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E66BDE4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8FAA72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C82E745" w14:textId="77777777" w:rsidTr="007E1F29">
        <w:trPr>
          <w:cantSplit/>
        </w:trPr>
        <w:tc>
          <w:tcPr>
            <w:tcW w:w="794" w:type="dxa"/>
          </w:tcPr>
          <w:p w14:paraId="139C5DD7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C8BF5E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62772D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87C7FC7" w14:textId="77777777" w:rsidTr="007E1F29">
        <w:trPr>
          <w:cantSplit/>
        </w:trPr>
        <w:tc>
          <w:tcPr>
            <w:tcW w:w="794" w:type="dxa"/>
          </w:tcPr>
          <w:p w14:paraId="04EF0774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FDA842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CD1E0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7A86C1C6" w14:textId="77777777" w:rsidTr="00A12D2B">
        <w:trPr>
          <w:cantSplit/>
        </w:trPr>
        <w:tc>
          <w:tcPr>
            <w:tcW w:w="794" w:type="dxa"/>
          </w:tcPr>
          <w:p w14:paraId="7B3EC371" w14:textId="77777777" w:rsidR="00A83656" w:rsidRPr="0034316E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DCB133" w14:textId="77777777" w:rsidR="00A83656" w:rsidRPr="0034316E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EC4B760" w14:textId="77777777" w:rsidR="005110C8" w:rsidRPr="0034316E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B144D2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BBBADD2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084A39" w14:textId="77777777" w:rsidR="005110C8" w:rsidRPr="0034316E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30E4378" w14:textId="77777777" w:rsidTr="007E1F29">
        <w:trPr>
          <w:cantSplit/>
        </w:trPr>
        <w:tc>
          <w:tcPr>
            <w:tcW w:w="794" w:type="dxa"/>
          </w:tcPr>
          <w:p w14:paraId="34E02F27" w14:textId="77777777" w:rsidR="005110C8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14:paraId="177DB32D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C4F8E2D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BEF208D" w14:textId="77777777" w:rsidTr="007E1F29">
        <w:trPr>
          <w:cantSplit/>
        </w:trPr>
        <w:tc>
          <w:tcPr>
            <w:tcW w:w="794" w:type="dxa"/>
          </w:tcPr>
          <w:p w14:paraId="753F1461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FDB983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C29C34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F13822E" w14:textId="77777777" w:rsidTr="007E1F29">
        <w:trPr>
          <w:cantSplit/>
        </w:trPr>
        <w:tc>
          <w:tcPr>
            <w:tcW w:w="794" w:type="dxa"/>
          </w:tcPr>
          <w:p w14:paraId="0FC09AC4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FE0700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5F74E0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6F8F966" w14:textId="77777777" w:rsidTr="007E1F29">
        <w:trPr>
          <w:cantSplit/>
        </w:trPr>
        <w:tc>
          <w:tcPr>
            <w:tcW w:w="794" w:type="dxa"/>
          </w:tcPr>
          <w:p w14:paraId="4A75D928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18A115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E87C65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E290D31" w14:textId="77777777" w:rsidTr="007E1F29">
        <w:trPr>
          <w:cantSplit/>
        </w:trPr>
        <w:tc>
          <w:tcPr>
            <w:tcW w:w="794" w:type="dxa"/>
          </w:tcPr>
          <w:p w14:paraId="18847534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9119BE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955D4C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17A16619" w14:textId="77777777" w:rsidTr="00A12D2B">
        <w:trPr>
          <w:cantSplit/>
        </w:trPr>
        <w:tc>
          <w:tcPr>
            <w:tcW w:w="794" w:type="dxa"/>
          </w:tcPr>
          <w:p w14:paraId="67EBEFCF" w14:textId="77777777" w:rsidR="00A83656" w:rsidRPr="0034316E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5BBE53" w14:textId="77777777" w:rsidR="00A83656" w:rsidRPr="0034316E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5D68ECC" w14:textId="77777777" w:rsidR="005110C8" w:rsidRPr="0034316E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44DFCE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330E70D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1CA760" w14:textId="77777777" w:rsidR="005110C8" w:rsidRPr="0034316E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0F591AD" w14:textId="77777777" w:rsidTr="007E1F29">
        <w:trPr>
          <w:cantSplit/>
        </w:trPr>
        <w:tc>
          <w:tcPr>
            <w:tcW w:w="794" w:type="dxa"/>
          </w:tcPr>
          <w:p w14:paraId="7EECA4B3" w14:textId="77777777" w:rsidR="005110C8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14:paraId="5777655B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A78377E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BC8CEF5" w14:textId="77777777" w:rsidTr="007E1F29">
        <w:trPr>
          <w:cantSplit/>
        </w:trPr>
        <w:tc>
          <w:tcPr>
            <w:tcW w:w="794" w:type="dxa"/>
          </w:tcPr>
          <w:p w14:paraId="37E25677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1BEB0D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1500B4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F0140CB" w14:textId="77777777" w:rsidTr="007E1F29">
        <w:trPr>
          <w:cantSplit/>
        </w:trPr>
        <w:tc>
          <w:tcPr>
            <w:tcW w:w="794" w:type="dxa"/>
          </w:tcPr>
          <w:p w14:paraId="11B882FB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859DB0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FF6638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BEA89FB" w14:textId="77777777" w:rsidTr="007E1F29">
        <w:trPr>
          <w:cantSplit/>
        </w:trPr>
        <w:tc>
          <w:tcPr>
            <w:tcW w:w="794" w:type="dxa"/>
          </w:tcPr>
          <w:p w14:paraId="4E1F8C67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5A3166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25D1B3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C54C4A8" w14:textId="77777777" w:rsidTr="007E1F29">
        <w:trPr>
          <w:cantSplit/>
        </w:trPr>
        <w:tc>
          <w:tcPr>
            <w:tcW w:w="794" w:type="dxa"/>
          </w:tcPr>
          <w:p w14:paraId="7FBC46BC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F2915B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BF4207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4316E" w14:paraId="579C427D" w14:textId="77777777" w:rsidTr="00A12D2B">
        <w:trPr>
          <w:cantSplit/>
        </w:trPr>
        <w:tc>
          <w:tcPr>
            <w:tcW w:w="794" w:type="dxa"/>
          </w:tcPr>
          <w:p w14:paraId="5B09511F" w14:textId="77777777" w:rsidR="00A83656" w:rsidRPr="0034316E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7A0847" w14:textId="77777777" w:rsidR="00A83656" w:rsidRPr="0034316E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0AFA62E" w14:textId="77777777" w:rsidR="005110C8" w:rsidRPr="0034316E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47CE5E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D86F45A" w14:textId="77777777" w:rsidR="005110C8" w:rsidRPr="0034316E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58D8AC" w14:textId="77777777" w:rsidR="005110C8" w:rsidRPr="0034316E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E486020" w14:textId="77777777" w:rsidTr="007E1F29">
        <w:trPr>
          <w:cantSplit/>
        </w:trPr>
        <w:tc>
          <w:tcPr>
            <w:tcW w:w="794" w:type="dxa"/>
          </w:tcPr>
          <w:p w14:paraId="668C70DC" w14:textId="77777777" w:rsidR="005110C8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14:paraId="34D28CA0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C69B4C3" w14:textId="77777777" w:rsidR="005110C8" w:rsidRPr="0034316E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2DFFAAF" w14:textId="77777777" w:rsidTr="007E1F29">
        <w:trPr>
          <w:cantSplit/>
        </w:trPr>
        <w:tc>
          <w:tcPr>
            <w:tcW w:w="794" w:type="dxa"/>
          </w:tcPr>
          <w:p w14:paraId="499C89CF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5FB068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F2FF8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D0406B4" w14:textId="77777777" w:rsidTr="007E1F29">
        <w:trPr>
          <w:cantSplit/>
        </w:trPr>
        <w:tc>
          <w:tcPr>
            <w:tcW w:w="794" w:type="dxa"/>
          </w:tcPr>
          <w:p w14:paraId="45A0F140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5410BF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1349D4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7E1D8D9" w14:textId="77777777" w:rsidTr="007E1F29">
        <w:trPr>
          <w:cantSplit/>
        </w:trPr>
        <w:tc>
          <w:tcPr>
            <w:tcW w:w="794" w:type="dxa"/>
          </w:tcPr>
          <w:p w14:paraId="1E822C8A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F37B6F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D307DF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278D833" w14:textId="77777777" w:rsidTr="007E1F29">
        <w:trPr>
          <w:cantSplit/>
        </w:trPr>
        <w:tc>
          <w:tcPr>
            <w:tcW w:w="794" w:type="dxa"/>
          </w:tcPr>
          <w:p w14:paraId="1E48B75A" w14:textId="77777777" w:rsidR="005110C8" w:rsidRPr="0034316E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6AECC36" w14:textId="77777777" w:rsidR="005110C8" w:rsidRPr="0034316E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DD2F9F" w14:textId="77777777" w:rsidR="005110C8" w:rsidRPr="0034316E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6ED8DE59" w14:textId="77777777" w:rsidTr="00A12D2B">
        <w:trPr>
          <w:cantSplit/>
        </w:trPr>
        <w:tc>
          <w:tcPr>
            <w:tcW w:w="794" w:type="dxa"/>
          </w:tcPr>
          <w:p w14:paraId="210B1CE2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5FC36C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0D6ED8D" w14:textId="77777777" w:rsidR="005110C8" w:rsidRPr="0034316E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B3DF39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063FF62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491F2E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FD6D32E" w14:textId="77777777" w:rsidTr="007E1F29">
        <w:trPr>
          <w:cantSplit/>
        </w:trPr>
        <w:tc>
          <w:tcPr>
            <w:tcW w:w="794" w:type="dxa"/>
          </w:tcPr>
          <w:p w14:paraId="62B7A7F3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14:paraId="3AB2EDEB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D5E25A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E2B0FE8" w14:textId="77777777" w:rsidTr="007E1F29">
        <w:trPr>
          <w:cantSplit/>
        </w:trPr>
        <w:tc>
          <w:tcPr>
            <w:tcW w:w="794" w:type="dxa"/>
          </w:tcPr>
          <w:p w14:paraId="0F70540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54022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E3972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CAAF4F8" w14:textId="77777777" w:rsidTr="007E1F29">
        <w:trPr>
          <w:cantSplit/>
        </w:trPr>
        <w:tc>
          <w:tcPr>
            <w:tcW w:w="794" w:type="dxa"/>
          </w:tcPr>
          <w:p w14:paraId="150E157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5A5C6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98DEE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36D537C" w14:textId="77777777" w:rsidTr="007E1F29">
        <w:trPr>
          <w:cantSplit/>
        </w:trPr>
        <w:tc>
          <w:tcPr>
            <w:tcW w:w="794" w:type="dxa"/>
          </w:tcPr>
          <w:p w14:paraId="15848D6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31BB4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EA6D3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EBE001F" w14:textId="77777777" w:rsidTr="007E1F29">
        <w:trPr>
          <w:cantSplit/>
        </w:trPr>
        <w:tc>
          <w:tcPr>
            <w:tcW w:w="794" w:type="dxa"/>
          </w:tcPr>
          <w:p w14:paraId="4428C13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886C7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B5C7C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3DC6F757" w14:textId="77777777" w:rsidTr="00A12D2B">
        <w:trPr>
          <w:cantSplit/>
        </w:trPr>
        <w:tc>
          <w:tcPr>
            <w:tcW w:w="794" w:type="dxa"/>
          </w:tcPr>
          <w:p w14:paraId="0A179582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CF5399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50B8785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1EE85D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65AB4A8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D18BD8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2AD7FA7" w14:textId="77777777" w:rsidTr="007E1F29">
        <w:trPr>
          <w:cantSplit/>
        </w:trPr>
        <w:tc>
          <w:tcPr>
            <w:tcW w:w="794" w:type="dxa"/>
          </w:tcPr>
          <w:p w14:paraId="4691F8BA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14:paraId="68FFCD10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86AC251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85A1679" w14:textId="77777777" w:rsidTr="007E1F29">
        <w:trPr>
          <w:cantSplit/>
        </w:trPr>
        <w:tc>
          <w:tcPr>
            <w:tcW w:w="794" w:type="dxa"/>
          </w:tcPr>
          <w:p w14:paraId="05072EE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9EB92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32866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87ABE77" w14:textId="77777777" w:rsidTr="007E1F29">
        <w:trPr>
          <w:cantSplit/>
        </w:trPr>
        <w:tc>
          <w:tcPr>
            <w:tcW w:w="794" w:type="dxa"/>
          </w:tcPr>
          <w:p w14:paraId="731CF4A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E181B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39BFAA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B93465A" w14:textId="77777777" w:rsidTr="007E1F29">
        <w:trPr>
          <w:cantSplit/>
        </w:trPr>
        <w:tc>
          <w:tcPr>
            <w:tcW w:w="794" w:type="dxa"/>
          </w:tcPr>
          <w:p w14:paraId="27E9AFA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054E8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A239E1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D93F36C" w14:textId="77777777" w:rsidTr="007E1F29">
        <w:trPr>
          <w:cantSplit/>
        </w:trPr>
        <w:tc>
          <w:tcPr>
            <w:tcW w:w="794" w:type="dxa"/>
          </w:tcPr>
          <w:p w14:paraId="3BFECDD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2AFD6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484BE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6C9D9CED" w14:textId="77777777" w:rsidTr="00A12D2B">
        <w:trPr>
          <w:cantSplit/>
        </w:trPr>
        <w:tc>
          <w:tcPr>
            <w:tcW w:w="794" w:type="dxa"/>
          </w:tcPr>
          <w:p w14:paraId="7FEE334C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32EC3C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59A15EC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8BE57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47F93E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3198C3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483C542" w14:textId="77777777" w:rsidTr="007E1F29">
        <w:trPr>
          <w:cantSplit/>
        </w:trPr>
        <w:tc>
          <w:tcPr>
            <w:tcW w:w="794" w:type="dxa"/>
          </w:tcPr>
          <w:p w14:paraId="692F50EA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14:paraId="57402089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22D0774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16B24DF" w14:textId="77777777" w:rsidTr="007E1F29">
        <w:trPr>
          <w:cantSplit/>
        </w:trPr>
        <w:tc>
          <w:tcPr>
            <w:tcW w:w="794" w:type="dxa"/>
          </w:tcPr>
          <w:p w14:paraId="6E333FD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249377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3A01F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E1E3127" w14:textId="77777777" w:rsidTr="007E1F29">
        <w:trPr>
          <w:cantSplit/>
        </w:trPr>
        <w:tc>
          <w:tcPr>
            <w:tcW w:w="794" w:type="dxa"/>
          </w:tcPr>
          <w:p w14:paraId="4672507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85835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0CEE4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AE115E6" w14:textId="77777777" w:rsidTr="007E1F29">
        <w:trPr>
          <w:cantSplit/>
        </w:trPr>
        <w:tc>
          <w:tcPr>
            <w:tcW w:w="794" w:type="dxa"/>
          </w:tcPr>
          <w:p w14:paraId="3750555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E7094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5CC43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5F70F36" w14:textId="77777777" w:rsidTr="007E1F29">
        <w:trPr>
          <w:cantSplit/>
        </w:trPr>
        <w:tc>
          <w:tcPr>
            <w:tcW w:w="794" w:type="dxa"/>
          </w:tcPr>
          <w:p w14:paraId="58120C2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69B1F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DC996F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71473C25" w14:textId="77777777" w:rsidTr="00A12D2B">
        <w:trPr>
          <w:cantSplit/>
        </w:trPr>
        <w:tc>
          <w:tcPr>
            <w:tcW w:w="794" w:type="dxa"/>
          </w:tcPr>
          <w:p w14:paraId="220F8D4B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AC47B1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4DB5864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32F65B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DAE564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9F3133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92BCA54" w14:textId="77777777" w:rsidTr="007E1F29">
        <w:trPr>
          <w:cantSplit/>
        </w:trPr>
        <w:tc>
          <w:tcPr>
            <w:tcW w:w="794" w:type="dxa"/>
          </w:tcPr>
          <w:p w14:paraId="2C5EF94D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14:paraId="528EB931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8636BCF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BCA7360" w14:textId="77777777" w:rsidTr="007E1F29">
        <w:trPr>
          <w:cantSplit/>
        </w:trPr>
        <w:tc>
          <w:tcPr>
            <w:tcW w:w="794" w:type="dxa"/>
          </w:tcPr>
          <w:p w14:paraId="0FFDC21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0BFACC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A1230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DE2EF8F" w14:textId="77777777" w:rsidTr="007E1F29">
        <w:trPr>
          <w:cantSplit/>
        </w:trPr>
        <w:tc>
          <w:tcPr>
            <w:tcW w:w="794" w:type="dxa"/>
          </w:tcPr>
          <w:p w14:paraId="30B918E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FDD08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36A19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9636DDC" w14:textId="77777777" w:rsidTr="007E1F29">
        <w:trPr>
          <w:cantSplit/>
        </w:trPr>
        <w:tc>
          <w:tcPr>
            <w:tcW w:w="794" w:type="dxa"/>
          </w:tcPr>
          <w:p w14:paraId="260D0D9A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CF9FD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32EAB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7B951D7" w14:textId="77777777" w:rsidTr="007E1F29">
        <w:trPr>
          <w:cantSplit/>
        </w:trPr>
        <w:tc>
          <w:tcPr>
            <w:tcW w:w="794" w:type="dxa"/>
          </w:tcPr>
          <w:p w14:paraId="167A62A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2825F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45E6F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71576B0C" w14:textId="77777777" w:rsidTr="00A12D2B">
        <w:trPr>
          <w:cantSplit/>
        </w:trPr>
        <w:tc>
          <w:tcPr>
            <w:tcW w:w="794" w:type="dxa"/>
          </w:tcPr>
          <w:p w14:paraId="2B8577FA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58879D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1B2A378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677A98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361306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84C49E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6432B6B" w14:textId="77777777" w:rsidTr="007E1F29">
        <w:trPr>
          <w:cantSplit/>
        </w:trPr>
        <w:tc>
          <w:tcPr>
            <w:tcW w:w="794" w:type="dxa"/>
          </w:tcPr>
          <w:p w14:paraId="17B0835B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14:paraId="69ABFA92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5B89BF1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AE4257F" w14:textId="77777777" w:rsidTr="007E1F29">
        <w:trPr>
          <w:cantSplit/>
        </w:trPr>
        <w:tc>
          <w:tcPr>
            <w:tcW w:w="794" w:type="dxa"/>
          </w:tcPr>
          <w:p w14:paraId="29E56A8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135BCC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96F28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06C15E0" w14:textId="77777777" w:rsidTr="007E1F29">
        <w:trPr>
          <w:cantSplit/>
        </w:trPr>
        <w:tc>
          <w:tcPr>
            <w:tcW w:w="794" w:type="dxa"/>
          </w:tcPr>
          <w:p w14:paraId="4D7F794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5BF08F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28630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170CDED" w14:textId="77777777" w:rsidTr="007E1F29">
        <w:trPr>
          <w:cantSplit/>
        </w:trPr>
        <w:tc>
          <w:tcPr>
            <w:tcW w:w="794" w:type="dxa"/>
          </w:tcPr>
          <w:p w14:paraId="2D9028C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789A6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C7576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B5D627E" w14:textId="77777777" w:rsidTr="007E1F29">
        <w:trPr>
          <w:cantSplit/>
        </w:trPr>
        <w:tc>
          <w:tcPr>
            <w:tcW w:w="794" w:type="dxa"/>
          </w:tcPr>
          <w:p w14:paraId="6F98F02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433B4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45E48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3B774967" w14:textId="77777777" w:rsidTr="00A12D2B">
        <w:trPr>
          <w:cantSplit/>
        </w:trPr>
        <w:tc>
          <w:tcPr>
            <w:tcW w:w="794" w:type="dxa"/>
          </w:tcPr>
          <w:p w14:paraId="389845E1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BDABDE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A47C184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A70906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DD7E1A2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F7E748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511A1E5" w14:textId="77777777" w:rsidTr="007E1F29">
        <w:trPr>
          <w:cantSplit/>
        </w:trPr>
        <w:tc>
          <w:tcPr>
            <w:tcW w:w="794" w:type="dxa"/>
          </w:tcPr>
          <w:p w14:paraId="7B613BD9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14:paraId="5C41F20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8EE326E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E07E8F4" w14:textId="77777777" w:rsidTr="007E1F29">
        <w:trPr>
          <w:cantSplit/>
        </w:trPr>
        <w:tc>
          <w:tcPr>
            <w:tcW w:w="794" w:type="dxa"/>
          </w:tcPr>
          <w:p w14:paraId="607C924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05721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F66ED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0428A71" w14:textId="77777777" w:rsidTr="007E1F29">
        <w:trPr>
          <w:cantSplit/>
        </w:trPr>
        <w:tc>
          <w:tcPr>
            <w:tcW w:w="794" w:type="dxa"/>
          </w:tcPr>
          <w:p w14:paraId="5080BC3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C1998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2C443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2D09D17" w14:textId="77777777" w:rsidTr="007E1F29">
        <w:trPr>
          <w:cantSplit/>
        </w:trPr>
        <w:tc>
          <w:tcPr>
            <w:tcW w:w="794" w:type="dxa"/>
          </w:tcPr>
          <w:p w14:paraId="13C5BFF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61E89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2558E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CD39466" w14:textId="77777777" w:rsidTr="007E1F29">
        <w:trPr>
          <w:cantSplit/>
        </w:trPr>
        <w:tc>
          <w:tcPr>
            <w:tcW w:w="794" w:type="dxa"/>
          </w:tcPr>
          <w:p w14:paraId="582748E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624C60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CE850F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70249AE3" w14:textId="77777777" w:rsidTr="00A12D2B">
        <w:trPr>
          <w:cantSplit/>
        </w:trPr>
        <w:tc>
          <w:tcPr>
            <w:tcW w:w="794" w:type="dxa"/>
          </w:tcPr>
          <w:p w14:paraId="1BF0E1F3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18F967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756F8B1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44A80B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8F8360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AFFB5B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24F9AEE" w14:textId="77777777" w:rsidTr="007E1F29">
        <w:trPr>
          <w:cantSplit/>
        </w:trPr>
        <w:tc>
          <w:tcPr>
            <w:tcW w:w="794" w:type="dxa"/>
          </w:tcPr>
          <w:p w14:paraId="3939B2B8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14:paraId="758A116F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CCBD24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DFBFB86" w14:textId="77777777" w:rsidTr="007E1F29">
        <w:trPr>
          <w:cantSplit/>
        </w:trPr>
        <w:tc>
          <w:tcPr>
            <w:tcW w:w="794" w:type="dxa"/>
          </w:tcPr>
          <w:p w14:paraId="02F776D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9658BD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D72D9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FD7EF3A" w14:textId="77777777" w:rsidTr="007E1F29">
        <w:trPr>
          <w:cantSplit/>
        </w:trPr>
        <w:tc>
          <w:tcPr>
            <w:tcW w:w="794" w:type="dxa"/>
          </w:tcPr>
          <w:p w14:paraId="76ED3A7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E7D72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35750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8232370" w14:textId="77777777" w:rsidTr="007E1F29">
        <w:trPr>
          <w:cantSplit/>
        </w:trPr>
        <w:tc>
          <w:tcPr>
            <w:tcW w:w="794" w:type="dxa"/>
          </w:tcPr>
          <w:p w14:paraId="7A0161C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211FE9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60D04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D836E55" w14:textId="77777777" w:rsidTr="007E1F29">
        <w:trPr>
          <w:cantSplit/>
        </w:trPr>
        <w:tc>
          <w:tcPr>
            <w:tcW w:w="794" w:type="dxa"/>
          </w:tcPr>
          <w:p w14:paraId="07134BE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53394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C83AC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2BD6DA52" w14:textId="77777777" w:rsidTr="00A12D2B">
        <w:trPr>
          <w:cantSplit/>
        </w:trPr>
        <w:tc>
          <w:tcPr>
            <w:tcW w:w="794" w:type="dxa"/>
          </w:tcPr>
          <w:p w14:paraId="162C99C2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136A03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C823E79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C37C0F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BA39B1F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82D525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F4ED62C" w14:textId="77777777" w:rsidTr="007E1F29">
        <w:trPr>
          <w:cantSplit/>
        </w:trPr>
        <w:tc>
          <w:tcPr>
            <w:tcW w:w="794" w:type="dxa"/>
          </w:tcPr>
          <w:p w14:paraId="31F27303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14:paraId="3D33053E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95CFC7A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CC71C15" w14:textId="77777777" w:rsidTr="007E1F29">
        <w:trPr>
          <w:cantSplit/>
        </w:trPr>
        <w:tc>
          <w:tcPr>
            <w:tcW w:w="794" w:type="dxa"/>
          </w:tcPr>
          <w:p w14:paraId="7E7B2781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A771A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C0F6C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D2DE90D" w14:textId="77777777" w:rsidTr="007E1F29">
        <w:trPr>
          <w:cantSplit/>
        </w:trPr>
        <w:tc>
          <w:tcPr>
            <w:tcW w:w="794" w:type="dxa"/>
          </w:tcPr>
          <w:p w14:paraId="2D8D46E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E57D0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F989F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66CC042" w14:textId="77777777" w:rsidTr="007E1F29">
        <w:trPr>
          <w:cantSplit/>
        </w:trPr>
        <w:tc>
          <w:tcPr>
            <w:tcW w:w="794" w:type="dxa"/>
          </w:tcPr>
          <w:p w14:paraId="05524CE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5DD23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756C26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1D07EB1" w14:textId="77777777" w:rsidTr="007E1F29">
        <w:trPr>
          <w:cantSplit/>
        </w:trPr>
        <w:tc>
          <w:tcPr>
            <w:tcW w:w="794" w:type="dxa"/>
          </w:tcPr>
          <w:p w14:paraId="751891D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9F0A1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5213DA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504B6244" w14:textId="77777777" w:rsidTr="00A12D2B">
        <w:trPr>
          <w:cantSplit/>
        </w:trPr>
        <w:tc>
          <w:tcPr>
            <w:tcW w:w="794" w:type="dxa"/>
          </w:tcPr>
          <w:p w14:paraId="269926BE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7003B7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7059BEC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921E2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D3BA90B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D0CBA8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409268E" w14:textId="77777777" w:rsidTr="007E1F29">
        <w:trPr>
          <w:cantSplit/>
        </w:trPr>
        <w:tc>
          <w:tcPr>
            <w:tcW w:w="794" w:type="dxa"/>
          </w:tcPr>
          <w:p w14:paraId="64093BA2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14:paraId="51419FA6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D968F6D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9792B52" w14:textId="77777777" w:rsidTr="007E1F29">
        <w:trPr>
          <w:cantSplit/>
        </w:trPr>
        <w:tc>
          <w:tcPr>
            <w:tcW w:w="794" w:type="dxa"/>
          </w:tcPr>
          <w:p w14:paraId="1E190D4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1E06DF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FA82D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CD20BE5" w14:textId="77777777" w:rsidTr="007E1F29">
        <w:trPr>
          <w:cantSplit/>
        </w:trPr>
        <w:tc>
          <w:tcPr>
            <w:tcW w:w="794" w:type="dxa"/>
          </w:tcPr>
          <w:p w14:paraId="687FC6B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F8850D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14FA4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35905E3" w14:textId="77777777" w:rsidTr="007E1F29">
        <w:trPr>
          <w:cantSplit/>
        </w:trPr>
        <w:tc>
          <w:tcPr>
            <w:tcW w:w="794" w:type="dxa"/>
          </w:tcPr>
          <w:p w14:paraId="011F407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F7BFE9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8A227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038A326" w14:textId="77777777" w:rsidTr="007E1F29">
        <w:trPr>
          <w:cantSplit/>
        </w:trPr>
        <w:tc>
          <w:tcPr>
            <w:tcW w:w="794" w:type="dxa"/>
          </w:tcPr>
          <w:p w14:paraId="59439EB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2C61A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AB285F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2240BEB4" w14:textId="77777777" w:rsidTr="00A12D2B">
        <w:trPr>
          <w:cantSplit/>
        </w:trPr>
        <w:tc>
          <w:tcPr>
            <w:tcW w:w="794" w:type="dxa"/>
          </w:tcPr>
          <w:p w14:paraId="17D7AC18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F1CC8B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8E0D303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A2A90E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0BE8D7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F05645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1D623C7" w14:textId="77777777" w:rsidTr="007E1F29">
        <w:trPr>
          <w:cantSplit/>
        </w:trPr>
        <w:tc>
          <w:tcPr>
            <w:tcW w:w="794" w:type="dxa"/>
          </w:tcPr>
          <w:p w14:paraId="1E06913E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7CFEB36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234E230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8F77B49" w14:textId="77777777" w:rsidTr="007E1F29">
        <w:trPr>
          <w:cantSplit/>
        </w:trPr>
        <w:tc>
          <w:tcPr>
            <w:tcW w:w="794" w:type="dxa"/>
          </w:tcPr>
          <w:p w14:paraId="1F27690E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F5F6C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0A29EF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C992A1F" w14:textId="77777777" w:rsidTr="007E1F29">
        <w:trPr>
          <w:cantSplit/>
        </w:trPr>
        <w:tc>
          <w:tcPr>
            <w:tcW w:w="794" w:type="dxa"/>
          </w:tcPr>
          <w:p w14:paraId="1941619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4A591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48A2C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8596555" w14:textId="77777777" w:rsidTr="007E1F29">
        <w:trPr>
          <w:cantSplit/>
        </w:trPr>
        <w:tc>
          <w:tcPr>
            <w:tcW w:w="794" w:type="dxa"/>
          </w:tcPr>
          <w:p w14:paraId="5AF1B6D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0005D7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ECB14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5F88012" w14:textId="77777777" w:rsidTr="007E1F29">
        <w:trPr>
          <w:cantSplit/>
        </w:trPr>
        <w:tc>
          <w:tcPr>
            <w:tcW w:w="794" w:type="dxa"/>
          </w:tcPr>
          <w:p w14:paraId="3891295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ED03E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BB2EA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67124A66" w14:textId="77777777" w:rsidTr="00A12D2B">
        <w:trPr>
          <w:cantSplit/>
        </w:trPr>
        <w:tc>
          <w:tcPr>
            <w:tcW w:w="794" w:type="dxa"/>
          </w:tcPr>
          <w:p w14:paraId="59562B79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CEA163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3BD196D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11E13A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85336E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12CBB8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33B541F" w14:textId="77777777" w:rsidTr="007E1F29">
        <w:trPr>
          <w:cantSplit/>
        </w:trPr>
        <w:tc>
          <w:tcPr>
            <w:tcW w:w="794" w:type="dxa"/>
          </w:tcPr>
          <w:p w14:paraId="19E3F3C3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14:paraId="590B455F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0713CEF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B3AC062" w14:textId="77777777" w:rsidTr="007E1F29">
        <w:trPr>
          <w:cantSplit/>
        </w:trPr>
        <w:tc>
          <w:tcPr>
            <w:tcW w:w="794" w:type="dxa"/>
          </w:tcPr>
          <w:p w14:paraId="0617050E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298AC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BCEF73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A60049D" w14:textId="77777777" w:rsidTr="007E1F29">
        <w:trPr>
          <w:cantSplit/>
        </w:trPr>
        <w:tc>
          <w:tcPr>
            <w:tcW w:w="794" w:type="dxa"/>
          </w:tcPr>
          <w:p w14:paraId="67F32C8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6FFB7A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34F9C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F0D2DBB" w14:textId="77777777" w:rsidTr="007E1F29">
        <w:trPr>
          <w:cantSplit/>
        </w:trPr>
        <w:tc>
          <w:tcPr>
            <w:tcW w:w="794" w:type="dxa"/>
          </w:tcPr>
          <w:p w14:paraId="609DDE6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6976A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F898D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85A8D05" w14:textId="77777777" w:rsidTr="007E1F29">
        <w:trPr>
          <w:cantSplit/>
        </w:trPr>
        <w:tc>
          <w:tcPr>
            <w:tcW w:w="794" w:type="dxa"/>
          </w:tcPr>
          <w:p w14:paraId="57A0116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2C9B98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DE25B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342FCC62" w14:textId="77777777" w:rsidTr="00A12D2B">
        <w:trPr>
          <w:cantSplit/>
        </w:trPr>
        <w:tc>
          <w:tcPr>
            <w:tcW w:w="794" w:type="dxa"/>
          </w:tcPr>
          <w:p w14:paraId="14E0A5B4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1964D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8C09F39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995BD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0A91C76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B58AAB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F6B1D7D" w14:textId="77777777" w:rsidTr="007E1F29">
        <w:trPr>
          <w:cantSplit/>
        </w:trPr>
        <w:tc>
          <w:tcPr>
            <w:tcW w:w="794" w:type="dxa"/>
          </w:tcPr>
          <w:p w14:paraId="40A60EF0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14:paraId="3D97F557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9ABD084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A82652D" w14:textId="77777777" w:rsidTr="007E1F29">
        <w:trPr>
          <w:cantSplit/>
        </w:trPr>
        <w:tc>
          <w:tcPr>
            <w:tcW w:w="794" w:type="dxa"/>
          </w:tcPr>
          <w:p w14:paraId="6B570D77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AC6BE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B3E5C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D809FB1" w14:textId="77777777" w:rsidTr="007E1F29">
        <w:trPr>
          <w:cantSplit/>
        </w:trPr>
        <w:tc>
          <w:tcPr>
            <w:tcW w:w="794" w:type="dxa"/>
          </w:tcPr>
          <w:p w14:paraId="4770221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D80B9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4288A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53660EA" w14:textId="77777777" w:rsidTr="007E1F29">
        <w:trPr>
          <w:cantSplit/>
        </w:trPr>
        <w:tc>
          <w:tcPr>
            <w:tcW w:w="794" w:type="dxa"/>
          </w:tcPr>
          <w:p w14:paraId="5A7B384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2AA04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53D59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5091717" w14:textId="77777777" w:rsidTr="007E1F29">
        <w:trPr>
          <w:cantSplit/>
        </w:trPr>
        <w:tc>
          <w:tcPr>
            <w:tcW w:w="794" w:type="dxa"/>
          </w:tcPr>
          <w:p w14:paraId="2230E76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29E73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989E9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4316E" w14:paraId="2406224A" w14:textId="77777777" w:rsidTr="00A12D2B">
        <w:trPr>
          <w:cantSplit/>
        </w:trPr>
        <w:tc>
          <w:tcPr>
            <w:tcW w:w="794" w:type="dxa"/>
          </w:tcPr>
          <w:p w14:paraId="28C7C072" w14:textId="77777777" w:rsidR="00161EA0" w:rsidRPr="0034316E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2EAF42" w14:textId="77777777" w:rsidR="00161EA0" w:rsidRPr="0034316E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A5E23E9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A75F02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8946FDF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9489C3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8837F6A" w14:textId="77777777" w:rsidTr="007E1F29">
        <w:trPr>
          <w:cantSplit/>
        </w:trPr>
        <w:tc>
          <w:tcPr>
            <w:tcW w:w="794" w:type="dxa"/>
          </w:tcPr>
          <w:p w14:paraId="398BF598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14:paraId="49599CBD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DDED44E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C49C0D2" w14:textId="77777777" w:rsidTr="007E1F29">
        <w:trPr>
          <w:cantSplit/>
        </w:trPr>
        <w:tc>
          <w:tcPr>
            <w:tcW w:w="794" w:type="dxa"/>
          </w:tcPr>
          <w:p w14:paraId="27BBDF8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79EAB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2F728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3D27820" w14:textId="77777777" w:rsidTr="007E1F29">
        <w:trPr>
          <w:cantSplit/>
        </w:trPr>
        <w:tc>
          <w:tcPr>
            <w:tcW w:w="794" w:type="dxa"/>
          </w:tcPr>
          <w:p w14:paraId="2477040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E2E5F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9D625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049DB92" w14:textId="77777777" w:rsidTr="007E1F29">
        <w:trPr>
          <w:cantSplit/>
        </w:trPr>
        <w:tc>
          <w:tcPr>
            <w:tcW w:w="794" w:type="dxa"/>
          </w:tcPr>
          <w:p w14:paraId="5C57394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3CD72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16806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8221D79" w14:textId="77777777" w:rsidTr="007E1F29">
        <w:trPr>
          <w:cantSplit/>
        </w:trPr>
        <w:tc>
          <w:tcPr>
            <w:tcW w:w="794" w:type="dxa"/>
          </w:tcPr>
          <w:p w14:paraId="3C79413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C69D6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91B03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CA41BE" w:rsidRPr="0034316E" w14:paraId="082FFD4E" w14:textId="77777777" w:rsidTr="00A12D2B">
        <w:trPr>
          <w:cantSplit/>
        </w:trPr>
        <w:tc>
          <w:tcPr>
            <w:tcW w:w="794" w:type="dxa"/>
          </w:tcPr>
          <w:p w14:paraId="0FD18F97" w14:textId="77777777" w:rsidR="00CA41BE" w:rsidRPr="0034316E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7E4528" w14:textId="77777777" w:rsidR="00CA41BE" w:rsidRPr="0034316E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41550DC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023269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0CBD241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4DC249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FB22451" w14:textId="77777777" w:rsidTr="007E1F29">
        <w:trPr>
          <w:cantSplit/>
        </w:trPr>
        <w:tc>
          <w:tcPr>
            <w:tcW w:w="794" w:type="dxa"/>
          </w:tcPr>
          <w:p w14:paraId="1F8D2270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14:paraId="046EEE85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EC110E6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5D2048C" w14:textId="77777777" w:rsidTr="007E1F29">
        <w:trPr>
          <w:cantSplit/>
        </w:trPr>
        <w:tc>
          <w:tcPr>
            <w:tcW w:w="794" w:type="dxa"/>
          </w:tcPr>
          <w:p w14:paraId="30280C5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6D77E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9E027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5BB7D46" w14:textId="77777777" w:rsidTr="007E1F29">
        <w:trPr>
          <w:cantSplit/>
        </w:trPr>
        <w:tc>
          <w:tcPr>
            <w:tcW w:w="794" w:type="dxa"/>
          </w:tcPr>
          <w:p w14:paraId="05053CD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FCACA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C77A9D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0ECB6D9" w14:textId="77777777" w:rsidTr="007E1F29">
        <w:trPr>
          <w:cantSplit/>
        </w:trPr>
        <w:tc>
          <w:tcPr>
            <w:tcW w:w="794" w:type="dxa"/>
          </w:tcPr>
          <w:p w14:paraId="34C1D89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A01EB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C6E28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290C612" w14:textId="77777777" w:rsidTr="007E1F29">
        <w:trPr>
          <w:cantSplit/>
        </w:trPr>
        <w:tc>
          <w:tcPr>
            <w:tcW w:w="794" w:type="dxa"/>
          </w:tcPr>
          <w:p w14:paraId="342F74F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A6917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027D12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CA41BE" w:rsidRPr="0034316E" w14:paraId="29C4A523" w14:textId="77777777" w:rsidTr="00A12D2B">
        <w:trPr>
          <w:cantSplit/>
        </w:trPr>
        <w:tc>
          <w:tcPr>
            <w:tcW w:w="794" w:type="dxa"/>
          </w:tcPr>
          <w:p w14:paraId="370BA41D" w14:textId="77777777" w:rsidR="00CA41BE" w:rsidRPr="0034316E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A3C4E0" w14:textId="77777777" w:rsidR="00CA41BE" w:rsidRPr="0034316E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7FFE86F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BEBE1C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F84D76C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490FB2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0D3380B" w14:textId="77777777" w:rsidTr="007E1F29">
        <w:trPr>
          <w:cantSplit/>
        </w:trPr>
        <w:tc>
          <w:tcPr>
            <w:tcW w:w="794" w:type="dxa"/>
          </w:tcPr>
          <w:p w14:paraId="73406487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14:paraId="085D90D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88992D9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9C7F8A4" w14:textId="77777777" w:rsidTr="007E1F29">
        <w:trPr>
          <w:cantSplit/>
        </w:trPr>
        <w:tc>
          <w:tcPr>
            <w:tcW w:w="794" w:type="dxa"/>
          </w:tcPr>
          <w:p w14:paraId="6219D41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EA44E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61535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79A25CE" w14:textId="77777777" w:rsidTr="007E1F29">
        <w:trPr>
          <w:cantSplit/>
        </w:trPr>
        <w:tc>
          <w:tcPr>
            <w:tcW w:w="794" w:type="dxa"/>
          </w:tcPr>
          <w:p w14:paraId="479A8DF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44DCC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D7746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E44256B" w14:textId="77777777" w:rsidTr="007E1F29">
        <w:trPr>
          <w:cantSplit/>
        </w:trPr>
        <w:tc>
          <w:tcPr>
            <w:tcW w:w="794" w:type="dxa"/>
          </w:tcPr>
          <w:p w14:paraId="1FA9301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A7D86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25914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971130F" w14:textId="77777777" w:rsidTr="007E1F29">
        <w:trPr>
          <w:cantSplit/>
        </w:trPr>
        <w:tc>
          <w:tcPr>
            <w:tcW w:w="794" w:type="dxa"/>
          </w:tcPr>
          <w:p w14:paraId="075C49A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83101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E376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625E8" w:rsidRPr="0034316E" w14:paraId="03D8D087" w14:textId="77777777" w:rsidTr="00A12D2B">
        <w:trPr>
          <w:cantSplit/>
        </w:trPr>
        <w:tc>
          <w:tcPr>
            <w:tcW w:w="794" w:type="dxa"/>
          </w:tcPr>
          <w:p w14:paraId="31F504B6" w14:textId="77777777" w:rsidR="00E625E8" w:rsidRPr="0034316E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C280ED" w14:textId="77777777" w:rsidR="00E625E8" w:rsidRPr="0034316E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FC48903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936789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C8F3E3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40FCFE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42C2A8E" w14:textId="77777777" w:rsidTr="007E1F29">
        <w:trPr>
          <w:cantSplit/>
        </w:trPr>
        <w:tc>
          <w:tcPr>
            <w:tcW w:w="794" w:type="dxa"/>
          </w:tcPr>
          <w:p w14:paraId="59BCE3F0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14:paraId="3E815909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34188DD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4AAAF36" w14:textId="77777777" w:rsidTr="007E1F29">
        <w:trPr>
          <w:cantSplit/>
        </w:trPr>
        <w:tc>
          <w:tcPr>
            <w:tcW w:w="794" w:type="dxa"/>
          </w:tcPr>
          <w:p w14:paraId="2D6939C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D9FD2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D2379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595728D" w14:textId="77777777" w:rsidTr="007E1F29">
        <w:trPr>
          <w:cantSplit/>
        </w:trPr>
        <w:tc>
          <w:tcPr>
            <w:tcW w:w="794" w:type="dxa"/>
          </w:tcPr>
          <w:p w14:paraId="431075E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88A74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85AEF3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8CA1B00" w14:textId="77777777" w:rsidTr="007E1F29">
        <w:trPr>
          <w:cantSplit/>
        </w:trPr>
        <w:tc>
          <w:tcPr>
            <w:tcW w:w="794" w:type="dxa"/>
          </w:tcPr>
          <w:p w14:paraId="41584FA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F3CD7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1E69B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3CA5F48" w14:textId="77777777" w:rsidTr="007E1F29">
        <w:trPr>
          <w:cantSplit/>
        </w:trPr>
        <w:tc>
          <w:tcPr>
            <w:tcW w:w="794" w:type="dxa"/>
          </w:tcPr>
          <w:p w14:paraId="4C7A852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53CF57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45F4B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625E8" w:rsidRPr="0034316E" w14:paraId="7E19EBB7" w14:textId="77777777" w:rsidTr="00A12D2B">
        <w:trPr>
          <w:cantSplit/>
        </w:trPr>
        <w:tc>
          <w:tcPr>
            <w:tcW w:w="794" w:type="dxa"/>
          </w:tcPr>
          <w:p w14:paraId="45B63395" w14:textId="77777777" w:rsidR="00E625E8" w:rsidRPr="0034316E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E5C094" w14:textId="77777777" w:rsidR="00E625E8" w:rsidRPr="0034316E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374D8B8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7F7DB3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4AAF3D1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58851F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B9C2C89" w14:textId="77777777" w:rsidTr="007E1F29">
        <w:trPr>
          <w:cantSplit/>
        </w:trPr>
        <w:tc>
          <w:tcPr>
            <w:tcW w:w="794" w:type="dxa"/>
          </w:tcPr>
          <w:p w14:paraId="6AA0B3FA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14:paraId="32255B1B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E24FA1E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D396EDB" w14:textId="77777777" w:rsidTr="007E1F29">
        <w:trPr>
          <w:cantSplit/>
        </w:trPr>
        <w:tc>
          <w:tcPr>
            <w:tcW w:w="794" w:type="dxa"/>
          </w:tcPr>
          <w:p w14:paraId="4165633A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9C91A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8C3E2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6BBA86F" w14:textId="77777777" w:rsidTr="007E1F29">
        <w:trPr>
          <w:cantSplit/>
        </w:trPr>
        <w:tc>
          <w:tcPr>
            <w:tcW w:w="794" w:type="dxa"/>
          </w:tcPr>
          <w:p w14:paraId="5F5E97B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EFC869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E8381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9E811E6" w14:textId="77777777" w:rsidTr="007E1F29">
        <w:trPr>
          <w:cantSplit/>
        </w:trPr>
        <w:tc>
          <w:tcPr>
            <w:tcW w:w="794" w:type="dxa"/>
          </w:tcPr>
          <w:p w14:paraId="2839967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4D716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03412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0678BD4" w14:textId="77777777" w:rsidTr="007E1F29">
        <w:trPr>
          <w:cantSplit/>
        </w:trPr>
        <w:tc>
          <w:tcPr>
            <w:tcW w:w="794" w:type="dxa"/>
          </w:tcPr>
          <w:p w14:paraId="77036105" w14:textId="77777777" w:rsidR="00A12D2B" w:rsidRPr="0034316E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ADED0F" w14:textId="77777777" w:rsidR="00A12D2B" w:rsidRPr="0034316E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6C362F" w14:textId="77777777" w:rsidR="00A12D2B" w:rsidRPr="0034316E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5DD0E24C" w14:textId="77777777" w:rsidTr="00572B29">
        <w:trPr>
          <w:cantSplit/>
        </w:trPr>
        <w:tc>
          <w:tcPr>
            <w:tcW w:w="794" w:type="dxa"/>
          </w:tcPr>
          <w:p w14:paraId="5F6C2D4A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125197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18672A6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71D82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DE91982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84437A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2AEE9CB" w14:textId="77777777" w:rsidTr="007E1F29">
        <w:trPr>
          <w:cantSplit/>
        </w:trPr>
        <w:tc>
          <w:tcPr>
            <w:tcW w:w="794" w:type="dxa"/>
          </w:tcPr>
          <w:p w14:paraId="72225B87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14:paraId="2B1E3D82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22A7A9E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FBB8B16" w14:textId="77777777" w:rsidTr="007E1F29">
        <w:trPr>
          <w:cantSplit/>
        </w:trPr>
        <w:tc>
          <w:tcPr>
            <w:tcW w:w="794" w:type="dxa"/>
          </w:tcPr>
          <w:p w14:paraId="3B4C0E4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CB90AD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7A3E7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256FC35" w14:textId="77777777" w:rsidTr="007E1F29">
        <w:trPr>
          <w:cantSplit/>
        </w:trPr>
        <w:tc>
          <w:tcPr>
            <w:tcW w:w="794" w:type="dxa"/>
          </w:tcPr>
          <w:p w14:paraId="18D3B0D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333C5D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9F679F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4768194" w14:textId="77777777" w:rsidTr="007E1F29">
        <w:trPr>
          <w:cantSplit/>
        </w:trPr>
        <w:tc>
          <w:tcPr>
            <w:tcW w:w="794" w:type="dxa"/>
          </w:tcPr>
          <w:p w14:paraId="2E162EA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07CB3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C49C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59AB7A5" w14:textId="77777777" w:rsidTr="007E1F29">
        <w:trPr>
          <w:cantSplit/>
        </w:trPr>
        <w:tc>
          <w:tcPr>
            <w:tcW w:w="794" w:type="dxa"/>
          </w:tcPr>
          <w:p w14:paraId="7155C60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9B14C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77B65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721BB79C" w14:textId="77777777" w:rsidTr="00572B29">
        <w:trPr>
          <w:cantSplit/>
        </w:trPr>
        <w:tc>
          <w:tcPr>
            <w:tcW w:w="794" w:type="dxa"/>
          </w:tcPr>
          <w:p w14:paraId="6B83FA79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2CE360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C5FBE6E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DD93B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0194505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79C076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B020F0D" w14:textId="77777777" w:rsidTr="007E1F29">
        <w:trPr>
          <w:cantSplit/>
        </w:trPr>
        <w:tc>
          <w:tcPr>
            <w:tcW w:w="794" w:type="dxa"/>
          </w:tcPr>
          <w:p w14:paraId="31C1B0B5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14:paraId="6EA4CFAA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3BFAAA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9A5A2A6" w14:textId="77777777" w:rsidTr="007E1F29">
        <w:trPr>
          <w:cantSplit/>
        </w:trPr>
        <w:tc>
          <w:tcPr>
            <w:tcW w:w="794" w:type="dxa"/>
          </w:tcPr>
          <w:p w14:paraId="0908256A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90161F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AD691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6DC2D0F" w14:textId="77777777" w:rsidTr="007E1F29">
        <w:trPr>
          <w:cantSplit/>
        </w:trPr>
        <w:tc>
          <w:tcPr>
            <w:tcW w:w="794" w:type="dxa"/>
          </w:tcPr>
          <w:p w14:paraId="025D877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2356F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CC476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15DDDB8" w14:textId="77777777" w:rsidTr="007E1F29">
        <w:trPr>
          <w:cantSplit/>
        </w:trPr>
        <w:tc>
          <w:tcPr>
            <w:tcW w:w="794" w:type="dxa"/>
          </w:tcPr>
          <w:p w14:paraId="67B96ED7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DE188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5EE40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89A5104" w14:textId="77777777" w:rsidTr="007E1F29">
        <w:trPr>
          <w:cantSplit/>
        </w:trPr>
        <w:tc>
          <w:tcPr>
            <w:tcW w:w="794" w:type="dxa"/>
          </w:tcPr>
          <w:p w14:paraId="190FB02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E515D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82CA5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25E56AE8" w14:textId="77777777" w:rsidTr="00572B29">
        <w:trPr>
          <w:cantSplit/>
        </w:trPr>
        <w:tc>
          <w:tcPr>
            <w:tcW w:w="794" w:type="dxa"/>
          </w:tcPr>
          <w:p w14:paraId="7322CA43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B654F1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D431973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19D120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2344272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E5D804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DD44571" w14:textId="77777777" w:rsidTr="007E1F29">
        <w:trPr>
          <w:cantSplit/>
        </w:trPr>
        <w:tc>
          <w:tcPr>
            <w:tcW w:w="794" w:type="dxa"/>
          </w:tcPr>
          <w:p w14:paraId="71C98B0E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14:paraId="5BE8833B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1FF650D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D2E9E50" w14:textId="77777777" w:rsidTr="007E1F29">
        <w:trPr>
          <w:cantSplit/>
        </w:trPr>
        <w:tc>
          <w:tcPr>
            <w:tcW w:w="794" w:type="dxa"/>
          </w:tcPr>
          <w:p w14:paraId="1378CFD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CAB9D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47FFD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3C554D6" w14:textId="77777777" w:rsidTr="007E1F29">
        <w:trPr>
          <w:cantSplit/>
        </w:trPr>
        <w:tc>
          <w:tcPr>
            <w:tcW w:w="794" w:type="dxa"/>
          </w:tcPr>
          <w:p w14:paraId="307C60A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945DE7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E3371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9A1A9D2" w14:textId="77777777" w:rsidTr="007E1F29">
        <w:trPr>
          <w:cantSplit/>
        </w:trPr>
        <w:tc>
          <w:tcPr>
            <w:tcW w:w="794" w:type="dxa"/>
          </w:tcPr>
          <w:p w14:paraId="4454434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A6A53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1DB47A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B6A9C98" w14:textId="77777777" w:rsidTr="007E1F29">
        <w:trPr>
          <w:cantSplit/>
        </w:trPr>
        <w:tc>
          <w:tcPr>
            <w:tcW w:w="794" w:type="dxa"/>
          </w:tcPr>
          <w:p w14:paraId="49FCE70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370C2D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DAC2AA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7408E2FA" w14:textId="77777777" w:rsidTr="00572B29">
        <w:trPr>
          <w:cantSplit/>
        </w:trPr>
        <w:tc>
          <w:tcPr>
            <w:tcW w:w="794" w:type="dxa"/>
          </w:tcPr>
          <w:p w14:paraId="54064CD5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BE6A83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3F8844A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8DFE82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F7BAEA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A670C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A4DAC0F" w14:textId="77777777" w:rsidTr="007E1F29">
        <w:trPr>
          <w:cantSplit/>
        </w:trPr>
        <w:tc>
          <w:tcPr>
            <w:tcW w:w="794" w:type="dxa"/>
          </w:tcPr>
          <w:p w14:paraId="40D96A12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14:paraId="6FC708FB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1B07A39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5C2EED7" w14:textId="77777777" w:rsidTr="007E1F29">
        <w:trPr>
          <w:cantSplit/>
        </w:trPr>
        <w:tc>
          <w:tcPr>
            <w:tcW w:w="794" w:type="dxa"/>
          </w:tcPr>
          <w:p w14:paraId="00CE7CA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90541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F74FF3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C4029EB" w14:textId="77777777" w:rsidTr="007E1F29">
        <w:trPr>
          <w:cantSplit/>
        </w:trPr>
        <w:tc>
          <w:tcPr>
            <w:tcW w:w="794" w:type="dxa"/>
          </w:tcPr>
          <w:p w14:paraId="225169D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57048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54E0C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57E4D99" w14:textId="77777777" w:rsidTr="007E1F29">
        <w:trPr>
          <w:cantSplit/>
        </w:trPr>
        <w:tc>
          <w:tcPr>
            <w:tcW w:w="794" w:type="dxa"/>
          </w:tcPr>
          <w:p w14:paraId="3494E29E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C6991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EC90D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34F7AC2" w14:textId="77777777" w:rsidTr="007E1F29">
        <w:trPr>
          <w:cantSplit/>
        </w:trPr>
        <w:tc>
          <w:tcPr>
            <w:tcW w:w="794" w:type="dxa"/>
          </w:tcPr>
          <w:p w14:paraId="29739BD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32F000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20830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2D09274A" w14:textId="77777777" w:rsidTr="00572B29">
        <w:trPr>
          <w:cantSplit/>
        </w:trPr>
        <w:tc>
          <w:tcPr>
            <w:tcW w:w="794" w:type="dxa"/>
          </w:tcPr>
          <w:p w14:paraId="4B254ECD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4CDEB8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33511D5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600F3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5F9EAF3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B74C8F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A4460BB" w14:textId="77777777" w:rsidTr="007E1F29">
        <w:trPr>
          <w:cantSplit/>
        </w:trPr>
        <w:tc>
          <w:tcPr>
            <w:tcW w:w="794" w:type="dxa"/>
          </w:tcPr>
          <w:p w14:paraId="2D885307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14:paraId="61E5FB9F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EF2F8E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FDE1236" w14:textId="77777777" w:rsidTr="007E1F29">
        <w:trPr>
          <w:cantSplit/>
        </w:trPr>
        <w:tc>
          <w:tcPr>
            <w:tcW w:w="794" w:type="dxa"/>
          </w:tcPr>
          <w:p w14:paraId="0C3FCE7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E0474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1A5FE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8596794" w14:textId="77777777" w:rsidTr="007E1F29">
        <w:trPr>
          <w:cantSplit/>
        </w:trPr>
        <w:tc>
          <w:tcPr>
            <w:tcW w:w="794" w:type="dxa"/>
          </w:tcPr>
          <w:p w14:paraId="456D6DA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1520F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9EC0D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9401F27" w14:textId="77777777" w:rsidTr="007E1F29">
        <w:trPr>
          <w:cantSplit/>
        </w:trPr>
        <w:tc>
          <w:tcPr>
            <w:tcW w:w="794" w:type="dxa"/>
          </w:tcPr>
          <w:p w14:paraId="38E7605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67158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B20A4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6D997E3" w14:textId="77777777" w:rsidTr="007E1F29">
        <w:trPr>
          <w:cantSplit/>
        </w:trPr>
        <w:tc>
          <w:tcPr>
            <w:tcW w:w="794" w:type="dxa"/>
          </w:tcPr>
          <w:p w14:paraId="0BF7F63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AD1D5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4B03B3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617197E9" w14:textId="77777777" w:rsidTr="00572B29">
        <w:trPr>
          <w:cantSplit/>
        </w:trPr>
        <w:tc>
          <w:tcPr>
            <w:tcW w:w="794" w:type="dxa"/>
          </w:tcPr>
          <w:p w14:paraId="64A4993C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976E5D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DDDB357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D4D3EC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D35E773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FCEE42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E8F8733" w14:textId="77777777" w:rsidTr="007E1F29">
        <w:trPr>
          <w:cantSplit/>
        </w:trPr>
        <w:tc>
          <w:tcPr>
            <w:tcW w:w="794" w:type="dxa"/>
          </w:tcPr>
          <w:p w14:paraId="176D57B8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14:paraId="58CAED02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BF34448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A41118E" w14:textId="77777777" w:rsidTr="007E1F29">
        <w:trPr>
          <w:cantSplit/>
        </w:trPr>
        <w:tc>
          <w:tcPr>
            <w:tcW w:w="794" w:type="dxa"/>
          </w:tcPr>
          <w:p w14:paraId="234291E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E45E1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9F53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0C47559" w14:textId="77777777" w:rsidTr="007E1F29">
        <w:trPr>
          <w:cantSplit/>
        </w:trPr>
        <w:tc>
          <w:tcPr>
            <w:tcW w:w="794" w:type="dxa"/>
          </w:tcPr>
          <w:p w14:paraId="4D4B2E81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43F45C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02640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001E800" w14:textId="77777777" w:rsidTr="007E1F29">
        <w:trPr>
          <w:cantSplit/>
        </w:trPr>
        <w:tc>
          <w:tcPr>
            <w:tcW w:w="794" w:type="dxa"/>
          </w:tcPr>
          <w:p w14:paraId="3BD6CD7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9645D9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025EF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5735F1A" w14:textId="77777777" w:rsidTr="007E1F29">
        <w:trPr>
          <w:cantSplit/>
        </w:trPr>
        <w:tc>
          <w:tcPr>
            <w:tcW w:w="794" w:type="dxa"/>
          </w:tcPr>
          <w:p w14:paraId="042DF94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C1ECBD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A412D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5DB1B26C" w14:textId="77777777" w:rsidTr="00572B29">
        <w:trPr>
          <w:cantSplit/>
        </w:trPr>
        <w:tc>
          <w:tcPr>
            <w:tcW w:w="794" w:type="dxa"/>
          </w:tcPr>
          <w:p w14:paraId="66144D99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F1C8D0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516B16E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F9FAE8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2A1746B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FC1433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6736DEA7" w14:textId="77777777" w:rsidTr="007E1F29">
        <w:trPr>
          <w:cantSplit/>
        </w:trPr>
        <w:tc>
          <w:tcPr>
            <w:tcW w:w="794" w:type="dxa"/>
          </w:tcPr>
          <w:p w14:paraId="0BF6A418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14:paraId="1001F1A8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5A071B4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A07711F" w14:textId="77777777" w:rsidTr="007E1F29">
        <w:trPr>
          <w:cantSplit/>
        </w:trPr>
        <w:tc>
          <w:tcPr>
            <w:tcW w:w="794" w:type="dxa"/>
          </w:tcPr>
          <w:p w14:paraId="3F08ABD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B47A7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CC208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EA3B7C7" w14:textId="77777777" w:rsidTr="007E1F29">
        <w:trPr>
          <w:cantSplit/>
        </w:trPr>
        <w:tc>
          <w:tcPr>
            <w:tcW w:w="794" w:type="dxa"/>
          </w:tcPr>
          <w:p w14:paraId="2A8B629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521AC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D997D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EB27A24" w14:textId="77777777" w:rsidTr="007E1F29">
        <w:trPr>
          <w:cantSplit/>
        </w:trPr>
        <w:tc>
          <w:tcPr>
            <w:tcW w:w="794" w:type="dxa"/>
          </w:tcPr>
          <w:p w14:paraId="29CE1381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1CEF6E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E3013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6E1E758" w14:textId="77777777" w:rsidTr="007E1F29">
        <w:trPr>
          <w:cantSplit/>
        </w:trPr>
        <w:tc>
          <w:tcPr>
            <w:tcW w:w="794" w:type="dxa"/>
          </w:tcPr>
          <w:p w14:paraId="100484C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66ADFF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2DD21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1CF9862D" w14:textId="77777777" w:rsidTr="00572B29">
        <w:trPr>
          <w:cantSplit/>
        </w:trPr>
        <w:tc>
          <w:tcPr>
            <w:tcW w:w="794" w:type="dxa"/>
          </w:tcPr>
          <w:p w14:paraId="7374E1C6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065BB8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B9D2824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E1B793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19C4F8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A63A68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78194D6" w14:textId="77777777" w:rsidTr="007E1F29">
        <w:trPr>
          <w:cantSplit/>
        </w:trPr>
        <w:tc>
          <w:tcPr>
            <w:tcW w:w="794" w:type="dxa"/>
          </w:tcPr>
          <w:p w14:paraId="7F0690EA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14:paraId="39F2621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2AAA4D0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9E7AB47" w14:textId="77777777" w:rsidTr="007E1F29">
        <w:trPr>
          <w:cantSplit/>
        </w:trPr>
        <w:tc>
          <w:tcPr>
            <w:tcW w:w="794" w:type="dxa"/>
          </w:tcPr>
          <w:p w14:paraId="11377DF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E8CE6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3963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FA76488" w14:textId="77777777" w:rsidTr="007E1F29">
        <w:trPr>
          <w:cantSplit/>
        </w:trPr>
        <w:tc>
          <w:tcPr>
            <w:tcW w:w="794" w:type="dxa"/>
          </w:tcPr>
          <w:p w14:paraId="27A2AC1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AFE9E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AC578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08094BE" w14:textId="77777777" w:rsidTr="007E1F29">
        <w:trPr>
          <w:cantSplit/>
        </w:trPr>
        <w:tc>
          <w:tcPr>
            <w:tcW w:w="794" w:type="dxa"/>
          </w:tcPr>
          <w:p w14:paraId="53C8AAF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53C5C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D773C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BD50C47" w14:textId="77777777" w:rsidTr="007E1F29">
        <w:trPr>
          <w:cantSplit/>
        </w:trPr>
        <w:tc>
          <w:tcPr>
            <w:tcW w:w="794" w:type="dxa"/>
          </w:tcPr>
          <w:p w14:paraId="3FD730D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7A611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EB317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7C59496C" w14:textId="77777777" w:rsidTr="00572B29">
        <w:trPr>
          <w:cantSplit/>
        </w:trPr>
        <w:tc>
          <w:tcPr>
            <w:tcW w:w="794" w:type="dxa"/>
          </w:tcPr>
          <w:p w14:paraId="4744D12A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191C23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862A4DB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5A7818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5B1955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E7BF6E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E251404" w14:textId="77777777" w:rsidTr="007E1F29">
        <w:trPr>
          <w:cantSplit/>
        </w:trPr>
        <w:tc>
          <w:tcPr>
            <w:tcW w:w="794" w:type="dxa"/>
          </w:tcPr>
          <w:p w14:paraId="16200197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14:paraId="64E9C6F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783962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CE8F697" w14:textId="77777777" w:rsidTr="007E1F29">
        <w:trPr>
          <w:cantSplit/>
        </w:trPr>
        <w:tc>
          <w:tcPr>
            <w:tcW w:w="794" w:type="dxa"/>
          </w:tcPr>
          <w:p w14:paraId="3F7DA50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302979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B3E871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85F8A51" w14:textId="77777777" w:rsidTr="007E1F29">
        <w:trPr>
          <w:cantSplit/>
        </w:trPr>
        <w:tc>
          <w:tcPr>
            <w:tcW w:w="794" w:type="dxa"/>
          </w:tcPr>
          <w:p w14:paraId="5048D9E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DBF44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36B8E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50A1AAA" w14:textId="77777777" w:rsidTr="007E1F29">
        <w:trPr>
          <w:cantSplit/>
        </w:trPr>
        <w:tc>
          <w:tcPr>
            <w:tcW w:w="794" w:type="dxa"/>
          </w:tcPr>
          <w:p w14:paraId="044A4BE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4F785F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C9B3F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53E104F" w14:textId="77777777" w:rsidTr="007E1F29">
        <w:trPr>
          <w:cantSplit/>
        </w:trPr>
        <w:tc>
          <w:tcPr>
            <w:tcW w:w="794" w:type="dxa"/>
          </w:tcPr>
          <w:p w14:paraId="4FADE95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DD729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80F4DA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0E7EADDE" w14:textId="77777777" w:rsidTr="00572B29">
        <w:trPr>
          <w:cantSplit/>
        </w:trPr>
        <w:tc>
          <w:tcPr>
            <w:tcW w:w="794" w:type="dxa"/>
          </w:tcPr>
          <w:p w14:paraId="49047A9E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E0EA05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CE0CE47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9FE698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564F36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529A727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49689F3" w14:textId="77777777" w:rsidTr="007E1F29">
        <w:trPr>
          <w:cantSplit/>
        </w:trPr>
        <w:tc>
          <w:tcPr>
            <w:tcW w:w="794" w:type="dxa"/>
          </w:tcPr>
          <w:p w14:paraId="7022F1CC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14:paraId="07A32130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83CEE81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C0F44CF" w14:textId="77777777" w:rsidTr="007E1F29">
        <w:trPr>
          <w:cantSplit/>
        </w:trPr>
        <w:tc>
          <w:tcPr>
            <w:tcW w:w="794" w:type="dxa"/>
          </w:tcPr>
          <w:p w14:paraId="4E372D3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CF175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BE1A9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86957BD" w14:textId="77777777" w:rsidTr="007E1F29">
        <w:trPr>
          <w:cantSplit/>
        </w:trPr>
        <w:tc>
          <w:tcPr>
            <w:tcW w:w="794" w:type="dxa"/>
          </w:tcPr>
          <w:p w14:paraId="20CFA24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903E3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AF194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3EEF2ED" w14:textId="77777777" w:rsidTr="007E1F29">
        <w:trPr>
          <w:cantSplit/>
        </w:trPr>
        <w:tc>
          <w:tcPr>
            <w:tcW w:w="794" w:type="dxa"/>
          </w:tcPr>
          <w:p w14:paraId="0C57C82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A72A0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03696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743FF15" w14:textId="77777777" w:rsidTr="007E1F29">
        <w:trPr>
          <w:cantSplit/>
        </w:trPr>
        <w:tc>
          <w:tcPr>
            <w:tcW w:w="794" w:type="dxa"/>
          </w:tcPr>
          <w:p w14:paraId="70EA408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BA00A9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B8453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1A7196C3" w14:textId="77777777" w:rsidTr="00572B29">
        <w:trPr>
          <w:cantSplit/>
        </w:trPr>
        <w:tc>
          <w:tcPr>
            <w:tcW w:w="794" w:type="dxa"/>
          </w:tcPr>
          <w:p w14:paraId="669DB9FE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F53EA8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2B1879E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50516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AC6488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998EB8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68C0E1DA" w14:textId="77777777" w:rsidTr="007E1F29">
        <w:trPr>
          <w:cantSplit/>
        </w:trPr>
        <w:tc>
          <w:tcPr>
            <w:tcW w:w="794" w:type="dxa"/>
          </w:tcPr>
          <w:p w14:paraId="6F3BA31A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14:paraId="5DED0E69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A4EB69F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87F5A05" w14:textId="77777777" w:rsidTr="007E1F29">
        <w:trPr>
          <w:cantSplit/>
        </w:trPr>
        <w:tc>
          <w:tcPr>
            <w:tcW w:w="794" w:type="dxa"/>
          </w:tcPr>
          <w:p w14:paraId="4AA55E3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1BF45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7891D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D655A3C" w14:textId="77777777" w:rsidTr="007E1F29">
        <w:trPr>
          <w:cantSplit/>
        </w:trPr>
        <w:tc>
          <w:tcPr>
            <w:tcW w:w="794" w:type="dxa"/>
          </w:tcPr>
          <w:p w14:paraId="68AD29C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28F82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C5053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ED2E8F2" w14:textId="77777777" w:rsidTr="007E1F29">
        <w:trPr>
          <w:cantSplit/>
        </w:trPr>
        <w:tc>
          <w:tcPr>
            <w:tcW w:w="794" w:type="dxa"/>
          </w:tcPr>
          <w:p w14:paraId="2443681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FC3DD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DCA5D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C05273A" w14:textId="77777777" w:rsidTr="007E1F29">
        <w:trPr>
          <w:cantSplit/>
        </w:trPr>
        <w:tc>
          <w:tcPr>
            <w:tcW w:w="794" w:type="dxa"/>
          </w:tcPr>
          <w:p w14:paraId="1C3F5C77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CAFED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9EA3F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7BE8B4F0" w14:textId="77777777" w:rsidTr="00572B29">
        <w:trPr>
          <w:cantSplit/>
        </w:trPr>
        <w:tc>
          <w:tcPr>
            <w:tcW w:w="794" w:type="dxa"/>
          </w:tcPr>
          <w:p w14:paraId="2CBEB683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6C7C49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97252C6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4F31D3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DE4BE0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1190F6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87DBA54" w14:textId="77777777" w:rsidTr="007E1F29">
        <w:trPr>
          <w:cantSplit/>
        </w:trPr>
        <w:tc>
          <w:tcPr>
            <w:tcW w:w="794" w:type="dxa"/>
          </w:tcPr>
          <w:p w14:paraId="7DB567E7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14:paraId="335FF258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2E0E354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9214B9E" w14:textId="77777777" w:rsidTr="007E1F29">
        <w:trPr>
          <w:cantSplit/>
        </w:trPr>
        <w:tc>
          <w:tcPr>
            <w:tcW w:w="794" w:type="dxa"/>
          </w:tcPr>
          <w:p w14:paraId="5A61CD7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13E10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ACAAC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B2190FC" w14:textId="77777777" w:rsidTr="007E1F29">
        <w:trPr>
          <w:cantSplit/>
        </w:trPr>
        <w:tc>
          <w:tcPr>
            <w:tcW w:w="794" w:type="dxa"/>
          </w:tcPr>
          <w:p w14:paraId="0D5EE1B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06D48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13C961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8986498" w14:textId="77777777" w:rsidTr="007E1F29">
        <w:trPr>
          <w:cantSplit/>
        </w:trPr>
        <w:tc>
          <w:tcPr>
            <w:tcW w:w="794" w:type="dxa"/>
          </w:tcPr>
          <w:p w14:paraId="51C4126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02C0D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AC3C7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518A3B1" w14:textId="77777777" w:rsidTr="007E1F29">
        <w:trPr>
          <w:cantSplit/>
        </w:trPr>
        <w:tc>
          <w:tcPr>
            <w:tcW w:w="794" w:type="dxa"/>
          </w:tcPr>
          <w:p w14:paraId="2957DA0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5360CF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B5B61F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610E2F06" w14:textId="77777777" w:rsidTr="00572B29">
        <w:trPr>
          <w:cantSplit/>
        </w:trPr>
        <w:tc>
          <w:tcPr>
            <w:tcW w:w="794" w:type="dxa"/>
          </w:tcPr>
          <w:p w14:paraId="7D4CB4BC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BE7EAC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82EEF44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6EB1B5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B9DFEBC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425607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D2AA50F" w14:textId="77777777" w:rsidTr="007E1F29">
        <w:trPr>
          <w:cantSplit/>
        </w:trPr>
        <w:tc>
          <w:tcPr>
            <w:tcW w:w="794" w:type="dxa"/>
          </w:tcPr>
          <w:p w14:paraId="0483C4ED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14:paraId="4E266B0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2E598FB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EC8B885" w14:textId="77777777" w:rsidTr="007E1F29">
        <w:trPr>
          <w:cantSplit/>
        </w:trPr>
        <w:tc>
          <w:tcPr>
            <w:tcW w:w="794" w:type="dxa"/>
          </w:tcPr>
          <w:p w14:paraId="580AFC0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74632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0BABBF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4628416" w14:textId="77777777" w:rsidTr="007E1F29">
        <w:trPr>
          <w:cantSplit/>
        </w:trPr>
        <w:tc>
          <w:tcPr>
            <w:tcW w:w="794" w:type="dxa"/>
          </w:tcPr>
          <w:p w14:paraId="655BA30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892B4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4E8C2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13453C5" w14:textId="77777777" w:rsidTr="007E1F29">
        <w:trPr>
          <w:cantSplit/>
        </w:trPr>
        <w:tc>
          <w:tcPr>
            <w:tcW w:w="794" w:type="dxa"/>
          </w:tcPr>
          <w:p w14:paraId="12721F61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2A887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C2B20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D4D0330" w14:textId="77777777" w:rsidTr="007E1F29">
        <w:trPr>
          <w:cantSplit/>
        </w:trPr>
        <w:tc>
          <w:tcPr>
            <w:tcW w:w="794" w:type="dxa"/>
          </w:tcPr>
          <w:p w14:paraId="1F7E59E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4BA24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9D297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2A44CCA8" w14:textId="77777777" w:rsidTr="00572B29">
        <w:trPr>
          <w:cantSplit/>
        </w:trPr>
        <w:tc>
          <w:tcPr>
            <w:tcW w:w="794" w:type="dxa"/>
          </w:tcPr>
          <w:p w14:paraId="1E80286C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9B84DC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C6C0F9D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1B89DD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9FD7EC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2B4310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9582155" w14:textId="77777777" w:rsidTr="007E1F29">
        <w:trPr>
          <w:cantSplit/>
        </w:trPr>
        <w:tc>
          <w:tcPr>
            <w:tcW w:w="794" w:type="dxa"/>
          </w:tcPr>
          <w:p w14:paraId="728C49EC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14:paraId="0AFCD681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0BDB868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689DAF3" w14:textId="77777777" w:rsidTr="007E1F29">
        <w:trPr>
          <w:cantSplit/>
        </w:trPr>
        <w:tc>
          <w:tcPr>
            <w:tcW w:w="794" w:type="dxa"/>
          </w:tcPr>
          <w:p w14:paraId="3503928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18CD9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93C21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0D6503B" w14:textId="77777777" w:rsidTr="007E1F29">
        <w:trPr>
          <w:cantSplit/>
        </w:trPr>
        <w:tc>
          <w:tcPr>
            <w:tcW w:w="794" w:type="dxa"/>
          </w:tcPr>
          <w:p w14:paraId="01A17A0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D2A7D9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7DF2B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52EF501" w14:textId="77777777" w:rsidTr="007E1F29">
        <w:trPr>
          <w:cantSplit/>
        </w:trPr>
        <w:tc>
          <w:tcPr>
            <w:tcW w:w="794" w:type="dxa"/>
          </w:tcPr>
          <w:p w14:paraId="68D0CA9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F7DC2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C5252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E6124EC" w14:textId="77777777" w:rsidTr="007E1F29">
        <w:trPr>
          <w:cantSplit/>
        </w:trPr>
        <w:tc>
          <w:tcPr>
            <w:tcW w:w="794" w:type="dxa"/>
          </w:tcPr>
          <w:p w14:paraId="4579E4CE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4B8A9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101E2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749B8C30" w14:textId="77777777" w:rsidTr="00572B29">
        <w:trPr>
          <w:cantSplit/>
        </w:trPr>
        <w:tc>
          <w:tcPr>
            <w:tcW w:w="794" w:type="dxa"/>
          </w:tcPr>
          <w:p w14:paraId="3FD21D0B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B10862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E5DFF8F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913239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21B6A3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687310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2BAFAAE" w14:textId="77777777" w:rsidTr="007E1F29">
        <w:trPr>
          <w:cantSplit/>
        </w:trPr>
        <w:tc>
          <w:tcPr>
            <w:tcW w:w="794" w:type="dxa"/>
          </w:tcPr>
          <w:p w14:paraId="3E48947F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14:paraId="01759AAA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7BB2D06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E8325E5" w14:textId="77777777" w:rsidTr="007E1F29">
        <w:trPr>
          <w:cantSplit/>
        </w:trPr>
        <w:tc>
          <w:tcPr>
            <w:tcW w:w="794" w:type="dxa"/>
          </w:tcPr>
          <w:p w14:paraId="5A2F865E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42993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FD53C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91A221F" w14:textId="77777777" w:rsidTr="007E1F29">
        <w:trPr>
          <w:cantSplit/>
        </w:trPr>
        <w:tc>
          <w:tcPr>
            <w:tcW w:w="794" w:type="dxa"/>
          </w:tcPr>
          <w:p w14:paraId="0851BC07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A7198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8A563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D17608A" w14:textId="77777777" w:rsidTr="007E1F29">
        <w:trPr>
          <w:cantSplit/>
        </w:trPr>
        <w:tc>
          <w:tcPr>
            <w:tcW w:w="794" w:type="dxa"/>
          </w:tcPr>
          <w:p w14:paraId="1A9BC43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C2903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22CCC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9A56CDE" w14:textId="77777777" w:rsidTr="007E1F29">
        <w:trPr>
          <w:cantSplit/>
        </w:trPr>
        <w:tc>
          <w:tcPr>
            <w:tcW w:w="794" w:type="dxa"/>
          </w:tcPr>
          <w:p w14:paraId="74DF4AF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4C1F2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54F0C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00BDDB29" w14:textId="77777777" w:rsidTr="00572B29">
        <w:trPr>
          <w:cantSplit/>
        </w:trPr>
        <w:tc>
          <w:tcPr>
            <w:tcW w:w="794" w:type="dxa"/>
          </w:tcPr>
          <w:p w14:paraId="2A4E3613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7D3DF0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E8D6580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E44DF7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17B9C6B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2C8DB2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4AF3278" w14:textId="77777777" w:rsidTr="007E1F29">
        <w:trPr>
          <w:cantSplit/>
        </w:trPr>
        <w:tc>
          <w:tcPr>
            <w:tcW w:w="794" w:type="dxa"/>
          </w:tcPr>
          <w:p w14:paraId="633EF250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14:paraId="00E2C58D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6C1679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3FF2F77" w14:textId="77777777" w:rsidTr="007E1F29">
        <w:trPr>
          <w:cantSplit/>
        </w:trPr>
        <w:tc>
          <w:tcPr>
            <w:tcW w:w="794" w:type="dxa"/>
          </w:tcPr>
          <w:p w14:paraId="202FF03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1E215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F0E14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DED010C" w14:textId="77777777" w:rsidTr="007E1F29">
        <w:trPr>
          <w:cantSplit/>
        </w:trPr>
        <w:tc>
          <w:tcPr>
            <w:tcW w:w="794" w:type="dxa"/>
          </w:tcPr>
          <w:p w14:paraId="7FCCDDCA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658E5C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13428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3E86BCC" w14:textId="77777777" w:rsidTr="007E1F29">
        <w:trPr>
          <w:cantSplit/>
        </w:trPr>
        <w:tc>
          <w:tcPr>
            <w:tcW w:w="794" w:type="dxa"/>
          </w:tcPr>
          <w:p w14:paraId="684E23CA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BFF4F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24A55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802D6EC" w14:textId="77777777" w:rsidTr="007E1F29">
        <w:trPr>
          <w:cantSplit/>
        </w:trPr>
        <w:tc>
          <w:tcPr>
            <w:tcW w:w="794" w:type="dxa"/>
          </w:tcPr>
          <w:p w14:paraId="367C65D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5C0FA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D20B2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3A00C73D" w14:textId="77777777" w:rsidTr="00572B29">
        <w:trPr>
          <w:cantSplit/>
        </w:trPr>
        <w:tc>
          <w:tcPr>
            <w:tcW w:w="794" w:type="dxa"/>
          </w:tcPr>
          <w:p w14:paraId="0FFBE9F6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4B4E1F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AE8500B" w14:textId="77777777" w:rsidR="00BC1A66" w:rsidRPr="0034316E" w:rsidRDefault="00BC1A66">
      <w:pPr>
        <w:bidi w:val="0"/>
        <w:rPr>
          <w:rStyle w:val="StyleComplexNazanin"/>
          <w:rFonts w:asciiTheme="majorBidi" w:hAnsiTheme="majorBidi" w:cs="B Nazanin"/>
          <w:bCs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6C41BA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538A84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F5BF99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D46A941" w14:textId="77777777" w:rsidTr="007E1F29">
        <w:trPr>
          <w:cantSplit/>
        </w:trPr>
        <w:tc>
          <w:tcPr>
            <w:tcW w:w="794" w:type="dxa"/>
          </w:tcPr>
          <w:p w14:paraId="4C65FC62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14:paraId="7F901B35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670B7C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DE4938A" w14:textId="77777777" w:rsidTr="007E1F29">
        <w:trPr>
          <w:cantSplit/>
        </w:trPr>
        <w:tc>
          <w:tcPr>
            <w:tcW w:w="794" w:type="dxa"/>
          </w:tcPr>
          <w:p w14:paraId="5AD7EE4A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DD784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5B3A9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48CB81C" w14:textId="77777777" w:rsidTr="007E1F29">
        <w:trPr>
          <w:cantSplit/>
        </w:trPr>
        <w:tc>
          <w:tcPr>
            <w:tcW w:w="794" w:type="dxa"/>
          </w:tcPr>
          <w:p w14:paraId="74FD14A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0E773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00D233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84B265F" w14:textId="77777777" w:rsidTr="007E1F29">
        <w:trPr>
          <w:cantSplit/>
        </w:trPr>
        <w:tc>
          <w:tcPr>
            <w:tcW w:w="794" w:type="dxa"/>
          </w:tcPr>
          <w:p w14:paraId="157FCBE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BD8267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40997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7934D6A" w14:textId="77777777" w:rsidTr="007E1F29">
        <w:trPr>
          <w:cantSplit/>
        </w:trPr>
        <w:tc>
          <w:tcPr>
            <w:tcW w:w="794" w:type="dxa"/>
          </w:tcPr>
          <w:p w14:paraId="160BC55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C9E17E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080ACE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4BB8B517" w14:textId="77777777" w:rsidTr="00572B29">
        <w:trPr>
          <w:cantSplit/>
        </w:trPr>
        <w:tc>
          <w:tcPr>
            <w:tcW w:w="794" w:type="dxa"/>
          </w:tcPr>
          <w:p w14:paraId="590DA769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DC410E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80808B4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AF7C16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7429099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B201B2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1FF2920" w14:textId="77777777" w:rsidTr="007E1F29">
        <w:trPr>
          <w:cantSplit/>
        </w:trPr>
        <w:tc>
          <w:tcPr>
            <w:tcW w:w="794" w:type="dxa"/>
          </w:tcPr>
          <w:p w14:paraId="4DC3B861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14:paraId="688535E8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971E8D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914BAD7" w14:textId="77777777" w:rsidTr="007E1F29">
        <w:trPr>
          <w:cantSplit/>
        </w:trPr>
        <w:tc>
          <w:tcPr>
            <w:tcW w:w="794" w:type="dxa"/>
          </w:tcPr>
          <w:p w14:paraId="34D9650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048992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1E64F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407C0E4" w14:textId="77777777" w:rsidTr="007E1F29">
        <w:trPr>
          <w:cantSplit/>
        </w:trPr>
        <w:tc>
          <w:tcPr>
            <w:tcW w:w="794" w:type="dxa"/>
          </w:tcPr>
          <w:p w14:paraId="4B5092C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1C0A33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C036E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01F9EDF" w14:textId="77777777" w:rsidTr="007E1F29">
        <w:trPr>
          <w:cantSplit/>
        </w:trPr>
        <w:tc>
          <w:tcPr>
            <w:tcW w:w="794" w:type="dxa"/>
          </w:tcPr>
          <w:p w14:paraId="487FDDC5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6B9A77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11C781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193950C" w14:textId="77777777" w:rsidTr="007E1F29">
        <w:trPr>
          <w:cantSplit/>
        </w:trPr>
        <w:tc>
          <w:tcPr>
            <w:tcW w:w="794" w:type="dxa"/>
          </w:tcPr>
          <w:p w14:paraId="581E7FFE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2108D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5D18F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23290609" w14:textId="77777777" w:rsidTr="00572B29">
        <w:trPr>
          <w:cantSplit/>
        </w:trPr>
        <w:tc>
          <w:tcPr>
            <w:tcW w:w="794" w:type="dxa"/>
          </w:tcPr>
          <w:p w14:paraId="05C9B49F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22E146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7D9454F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3C8A5C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544D0D2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0C0280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E6B7123" w14:textId="77777777" w:rsidTr="007E1F29">
        <w:trPr>
          <w:cantSplit/>
        </w:trPr>
        <w:tc>
          <w:tcPr>
            <w:tcW w:w="794" w:type="dxa"/>
          </w:tcPr>
          <w:p w14:paraId="138D268E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14:paraId="290CC5D7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A0EA20B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A43642B" w14:textId="77777777" w:rsidTr="007E1F29">
        <w:trPr>
          <w:cantSplit/>
        </w:trPr>
        <w:tc>
          <w:tcPr>
            <w:tcW w:w="794" w:type="dxa"/>
          </w:tcPr>
          <w:p w14:paraId="0AE0303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A5B7E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8C9BD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19BFF23" w14:textId="77777777" w:rsidTr="007E1F29">
        <w:trPr>
          <w:cantSplit/>
        </w:trPr>
        <w:tc>
          <w:tcPr>
            <w:tcW w:w="794" w:type="dxa"/>
          </w:tcPr>
          <w:p w14:paraId="26669007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B01E2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82A90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5F385ED" w14:textId="77777777" w:rsidTr="007E1F29">
        <w:trPr>
          <w:cantSplit/>
        </w:trPr>
        <w:tc>
          <w:tcPr>
            <w:tcW w:w="794" w:type="dxa"/>
          </w:tcPr>
          <w:p w14:paraId="2897AA0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62668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03DAF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9EF520C" w14:textId="77777777" w:rsidTr="007E1F29">
        <w:trPr>
          <w:cantSplit/>
        </w:trPr>
        <w:tc>
          <w:tcPr>
            <w:tcW w:w="794" w:type="dxa"/>
          </w:tcPr>
          <w:p w14:paraId="4A65B34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9BB75C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D614F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16BA1EF1" w14:textId="77777777" w:rsidTr="00572B29">
        <w:trPr>
          <w:cantSplit/>
        </w:trPr>
        <w:tc>
          <w:tcPr>
            <w:tcW w:w="794" w:type="dxa"/>
          </w:tcPr>
          <w:p w14:paraId="1D2B7C0B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4268C5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D41C110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82A41E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E9887E2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A1D9B9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483DDAD" w14:textId="77777777" w:rsidTr="007E1F29">
        <w:trPr>
          <w:cantSplit/>
        </w:trPr>
        <w:tc>
          <w:tcPr>
            <w:tcW w:w="794" w:type="dxa"/>
          </w:tcPr>
          <w:p w14:paraId="582F47DB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14:paraId="28E48FF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3732CA0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7F76CE1" w14:textId="77777777" w:rsidTr="007E1F29">
        <w:trPr>
          <w:cantSplit/>
        </w:trPr>
        <w:tc>
          <w:tcPr>
            <w:tcW w:w="794" w:type="dxa"/>
          </w:tcPr>
          <w:p w14:paraId="61DC10B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7AE2CC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5B988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CB03BC4" w14:textId="77777777" w:rsidTr="007E1F29">
        <w:trPr>
          <w:cantSplit/>
        </w:trPr>
        <w:tc>
          <w:tcPr>
            <w:tcW w:w="794" w:type="dxa"/>
          </w:tcPr>
          <w:p w14:paraId="3A18B48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D363A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A2129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33C841F" w14:textId="77777777" w:rsidTr="007E1F29">
        <w:trPr>
          <w:cantSplit/>
        </w:trPr>
        <w:tc>
          <w:tcPr>
            <w:tcW w:w="794" w:type="dxa"/>
          </w:tcPr>
          <w:p w14:paraId="3FF1B348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77AC5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1B87FC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A626DED" w14:textId="77777777" w:rsidTr="007E1F29">
        <w:trPr>
          <w:cantSplit/>
        </w:trPr>
        <w:tc>
          <w:tcPr>
            <w:tcW w:w="794" w:type="dxa"/>
          </w:tcPr>
          <w:p w14:paraId="03A56E3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82A68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3B3B6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38BD9BBF" w14:textId="77777777" w:rsidTr="00572B29">
        <w:trPr>
          <w:cantSplit/>
        </w:trPr>
        <w:tc>
          <w:tcPr>
            <w:tcW w:w="794" w:type="dxa"/>
          </w:tcPr>
          <w:p w14:paraId="5D200DF0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C39F28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D0CBC89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127951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CA9BEEB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0E0D79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739202A" w14:textId="77777777" w:rsidTr="007E1F29">
        <w:trPr>
          <w:cantSplit/>
        </w:trPr>
        <w:tc>
          <w:tcPr>
            <w:tcW w:w="794" w:type="dxa"/>
          </w:tcPr>
          <w:p w14:paraId="468FDE7C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14:paraId="1857254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23E9DD0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5FBE43D" w14:textId="77777777" w:rsidTr="007E1F29">
        <w:trPr>
          <w:cantSplit/>
        </w:trPr>
        <w:tc>
          <w:tcPr>
            <w:tcW w:w="794" w:type="dxa"/>
          </w:tcPr>
          <w:p w14:paraId="0593987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4BEED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163BAB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5E3794A" w14:textId="77777777" w:rsidTr="007E1F29">
        <w:trPr>
          <w:cantSplit/>
        </w:trPr>
        <w:tc>
          <w:tcPr>
            <w:tcW w:w="794" w:type="dxa"/>
          </w:tcPr>
          <w:p w14:paraId="3B6FDF3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D204E9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133BA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6B7099D" w14:textId="77777777" w:rsidTr="007E1F29">
        <w:trPr>
          <w:cantSplit/>
        </w:trPr>
        <w:tc>
          <w:tcPr>
            <w:tcW w:w="794" w:type="dxa"/>
          </w:tcPr>
          <w:p w14:paraId="72B0D1A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675E8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A2A59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33A9B01" w14:textId="77777777" w:rsidTr="007E1F29">
        <w:trPr>
          <w:cantSplit/>
        </w:trPr>
        <w:tc>
          <w:tcPr>
            <w:tcW w:w="794" w:type="dxa"/>
          </w:tcPr>
          <w:p w14:paraId="46F8A6A0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C1D12C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654CA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1D10BCAB" w14:textId="77777777" w:rsidTr="00572B29">
        <w:trPr>
          <w:cantSplit/>
        </w:trPr>
        <w:tc>
          <w:tcPr>
            <w:tcW w:w="794" w:type="dxa"/>
          </w:tcPr>
          <w:p w14:paraId="0A594444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9CA272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622AA04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3146DC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AE11048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3A4FCE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90A6045" w14:textId="77777777" w:rsidTr="007E1F29">
        <w:trPr>
          <w:cantSplit/>
        </w:trPr>
        <w:tc>
          <w:tcPr>
            <w:tcW w:w="794" w:type="dxa"/>
          </w:tcPr>
          <w:p w14:paraId="61C419E6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14:paraId="3B2265A5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1A243A8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50A9690" w14:textId="77777777" w:rsidTr="007E1F29">
        <w:trPr>
          <w:cantSplit/>
        </w:trPr>
        <w:tc>
          <w:tcPr>
            <w:tcW w:w="794" w:type="dxa"/>
          </w:tcPr>
          <w:p w14:paraId="5E1C018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74207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0E4F72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BE7AF34" w14:textId="77777777" w:rsidTr="007E1F29">
        <w:trPr>
          <w:cantSplit/>
        </w:trPr>
        <w:tc>
          <w:tcPr>
            <w:tcW w:w="794" w:type="dxa"/>
          </w:tcPr>
          <w:p w14:paraId="423EFD7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8E67F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374F3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19E9ED8" w14:textId="77777777" w:rsidTr="007E1F29">
        <w:trPr>
          <w:cantSplit/>
        </w:trPr>
        <w:tc>
          <w:tcPr>
            <w:tcW w:w="794" w:type="dxa"/>
          </w:tcPr>
          <w:p w14:paraId="423921C7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D19880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42BB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8666A25" w14:textId="77777777" w:rsidTr="007E1F29">
        <w:trPr>
          <w:cantSplit/>
        </w:trPr>
        <w:tc>
          <w:tcPr>
            <w:tcW w:w="794" w:type="dxa"/>
          </w:tcPr>
          <w:p w14:paraId="7D408C3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514D8A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187C5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42E5A041" w14:textId="77777777" w:rsidTr="00572B29">
        <w:trPr>
          <w:cantSplit/>
        </w:trPr>
        <w:tc>
          <w:tcPr>
            <w:tcW w:w="794" w:type="dxa"/>
          </w:tcPr>
          <w:p w14:paraId="6C030027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29DBE4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E41C310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89BE02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BE53AC4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0C5814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5D4FBEA" w14:textId="77777777" w:rsidTr="007E1F29">
        <w:trPr>
          <w:cantSplit/>
        </w:trPr>
        <w:tc>
          <w:tcPr>
            <w:tcW w:w="794" w:type="dxa"/>
          </w:tcPr>
          <w:p w14:paraId="1EF3907D" w14:textId="77777777" w:rsidR="00BC1A66" w:rsidRPr="0034316E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14:paraId="00FACE1A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0C161E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30C22F5" w14:textId="77777777" w:rsidTr="007E1F29">
        <w:trPr>
          <w:cantSplit/>
        </w:trPr>
        <w:tc>
          <w:tcPr>
            <w:tcW w:w="794" w:type="dxa"/>
          </w:tcPr>
          <w:p w14:paraId="56D0F2B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FB7F1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46ED58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5DFB196" w14:textId="77777777" w:rsidTr="007E1F29">
        <w:trPr>
          <w:cantSplit/>
        </w:trPr>
        <w:tc>
          <w:tcPr>
            <w:tcW w:w="794" w:type="dxa"/>
          </w:tcPr>
          <w:p w14:paraId="63A5F09C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0C882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D1420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EFDCAF1" w14:textId="77777777" w:rsidTr="007E1F29">
        <w:trPr>
          <w:cantSplit/>
        </w:trPr>
        <w:tc>
          <w:tcPr>
            <w:tcW w:w="794" w:type="dxa"/>
          </w:tcPr>
          <w:p w14:paraId="41AC783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8BF28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E4E3A3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1C4CD98" w14:textId="77777777" w:rsidTr="007E1F29">
        <w:trPr>
          <w:cantSplit/>
        </w:trPr>
        <w:tc>
          <w:tcPr>
            <w:tcW w:w="794" w:type="dxa"/>
          </w:tcPr>
          <w:p w14:paraId="495F5A8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20410F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6CC4BF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1435AF39" w14:textId="77777777" w:rsidTr="00572B29">
        <w:trPr>
          <w:cantSplit/>
        </w:trPr>
        <w:tc>
          <w:tcPr>
            <w:tcW w:w="794" w:type="dxa"/>
          </w:tcPr>
          <w:p w14:paraId="061023F4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3FF20D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A8FD0A8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D0FD81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A44AAA7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53988B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A5EFCAD" w14:textId="77777777" w:rsidTr="007E1F29">
        <w:trPr>
          <w:cantSplit/>
        </w:trPr>
        <w:tc>
          <w:tcPr>
            <w:tcW w:w="794" w:type="dxa"/>
          </w:tcPr>
          <w:p w14:paraId="73E21B7C" w14:textId="77777777" w:rsidR="00BC1A6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4454D2C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1AE64D5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0BCE5E9" w14:textId="77777777" w:rsidTr="007E1F29">
        <w:trPr>
          <w:cantSplit/>
        </w:trPr>
        <w:tc>
          <w:tcPr>
            <w:tcW w:w="794" w:type="dxa"/>
          </w:tcPr>
          <w:p w14:paraId="79101C49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1A197F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511C70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3AF8355" w14:textId="77777777" w:rsidTr="007E1F29">
        <w:trPr>
          <w:cantSplit/>
        </w:trPr>
        <w:tc>
          <w:tcPr>
            <w:tcW w:w="794" w:type="dxa"/>
          </w:tcPr>
          <w:p w14:paraId="69CCBA5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166DC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7D86F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93CC495" w14:textId="77777777" w:rsidTr="007E1F29">
        <w:trPr>
          <w:cantSplit/>
        </w:trPr>
        <w:tc>
          <w:tcPr>
            <w:tcW w:w="794" w:type="dxa"/>
          </w:tcPr>
          <w:p w14:paraId="7F4E000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634C67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6F90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E08D1FA" w14:textId="77777777" w:rsidTr="007E1F29">
        <w:trPr>
          <w:cantSplit/>
        </w:trPr>
        <w:tc>
          <w:tcPr>
            <w:tcW w:w="794" w:type="dxa"/>
          </w:tcPr>
          <w:p w14:paraId="0B4E5AC7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FD452E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53DB17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5426EA82" w14:textId="77777777" w:rsidTr="00572B29">
        <w:trPr>
          <w:cantSplit/>
        </w:trPr>
        <w:tc>
          <w:tcPr>
            <w:tcW w:w="794" w:type="dxa"/>
          </w:tcPr>
          <w:p w14:paraId="636C4EBE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15B0A8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3FF5005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F2CC3D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4ADC502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6B9480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9C57BEB" w14:textId="77777777" w:rsidTr="007E1F29">
        <w:trPr>
          <w:cantSplit/>
        </w:trPr>
        <w:tc>
          <w:tcPr>
            <w:tcW w:w="794" w:type="dxa"/>
          </w:tcPr>
          <w:p w14:paraId="236325E5" w14:textId="77777777" w:rsidR="00BC1A66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14:paraId="2DB17A9D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CB9AA43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2F30023" w14:textId="77777777" w:rsidTr="007E1F29">
        <w:trPr>
          <w:cantSplit/>
        </w:trPr>
        <w:tc>
          <w:tcPr>
            <w:tcW w:w="794" w:type="dxa"/>
          </w:tcPr>
          <w:p w14:paraId="382FCD53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E4B2A9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A6B82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F728508" w14:textId="77777777" w:rsidTr="007E1F29">
        <w:trPr>
          <w:cantSplit/>
        </w:trPr>
        <w:tc>
          <w:tcPr>
            <w:tcW w:w="794" w:type="dxa"/>
          </w:tcPr>
          <w:p w14:paraId="6F592E5B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544BC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EBC85D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7CCF760" w14:textId="77777777" w:rsidTr="007E1F29">
        <w:trPr>
          <w:cantSplit/>
        </w:trPr>
        <w:tc>
          <w:tcPr>
            <w:tcW w:w="794" w:type="dxa"/>
          </w:tcPr>
          <w:p w14:paraId="07665774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35C4EB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D06C06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83FE8E6" w14:textId="77777777" w:rsidTr="007E1F29">
        <w:trPr>
          <w:cantSplit/>
        </w:trPr>
        <w:tc>
          <w:tcPr>
            <w:tcW w:w="794" w:type="dxa"/>
          </w:tcPr>
          <w:p w14:paraId="2D3AE582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837894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B5A321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313A83A9" w14:textId="77777777" w:rsidTr="00572B29">
        <w:trPr>
          <w:cantSplit/>
        </w:trPr>
        <w:tc>
          <w:tcPr>
            <w:tcW w:w="794" w:type="dxa"/>
          </w:tcPr>
          <w:p w14:paraId="76D6BD6E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2E2B29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CD9B3FA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980F4C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6DA3F89" w14:textId="77777777" w:rsidR="00BC1A66" w:rsidRPr="0034316E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C429B5" w14:textId="77777777" w:rsidR="00BC1A66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85E9D36" w14:textId="77777777" w:rsidTr="007E1F29">
        <w:trPr>
          <w:cantSplit/>
        </w:trPr>
        <w:tc>
          <w:tcPr>
            <w:tcW w:w="794" w:type="dxa"/>
          </w:tcPr>
          <w:p w14:paraId="033B18B0" w14:textId="77777777" w:rsidR="00BC1A66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14:paraId="0D2ED9BA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9637A7B" w14:textId="77777777" w:rsidR="00BC1A66" w:rsidRPr="0034316E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609F063" w14:textId="77777777" w:rsidTr="007E1F29">
        <w:trPr>
          <w:cantSplit/>
        </w:trPr>
        <w:tc>
          <w:tcPr>
            <w:tcW w:w="794" w:type="dxa"/>
          </w:tcPr>
          <w:p w14:paraId="40C1F7AF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47D0F5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2845C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45FD5DA" w14:textId="77777777" w:rsidTr="007E1F29">
        <w:trPr>
          <w:cantSplit/>
        </w:trPr>
        <w:tc>
          <w:tcPr>
            <w:tcW w:w="794" w:type="dxa"/>
          </w:tcPr>
          <w:p w14:paraId="1657BA91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9D13C8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0CC7F5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8C76485" w14:textId="77777777" w:rsidTr="007E1F29">
        <w:trPr>
          <w:cantSplit/>
        </w:trPr>
        <w:tc>
          <w:tcPr>
            <w:tcW w:w="794" w:type="dxa"/>
          </w:tcPr>
          <w:p w14:paraId="0B9BC97D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8D8A36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FC3699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56F4B60" w14:textId="77777777" w:rsidTr="007E1F29">
        <w:trPr>
          <w:cantSplit/>
        </w:trPr>
        <w:tc>
          <w:tcPr>
            <w:tcW w:w="794" w:type="dxa"/>
          </w:tcPr>
          <w:p w14:paraId="14683376" w14:textId="77777777" w:rsidR="00BC1A66" w:rsidRPr="0034316E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8AF421" w14:textId="77777777" w:rsidR="00BC1A66" w:rsidRPr="0034316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C49404" w14:textId="77777777" w:rsidR="00BC1A66" w:rsidRPr="0034316E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4D87484C" w14:textId="77777777" w:rsidTr="00572B29">
        <w:trPr>
          <w:cantSplit/>
        </w:trPr>
        <w:tc>
          <w:tcPr>
            <w:tcW w:w="794" w:type="dxa"/>
          </w:tcPr>
          <w:p w14:paraId="19AB6756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A81054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9ED6705" w14:textId="77777777" w:rsidR="00BC1A66" w:rsidRPr="0034316E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61DA31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3961BBD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CADF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9812C39" w14:textId="77777777" w:rsidTr="007E1F29">
        <w:trPr>
          <w:cantSplit/>
        </w:trPr>
        <w:tc>
          <w:tcPr>
            <w:tcW w:w="794" w:type="dxa"/>
          </w:tcPr>
          <w:p w14:paraId="4A071155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14:paraId="0C30D182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7E223B8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120A181" w14:textId="77777777" w:rsidTr="007E1F29">
        <w:trPr>
          <w:cantSplit/>
        </w:trPr>
        <w:tc>
          <w:tcPr>
            <w:tcW w:w="794" w:type="dxa"/>
          </w:tcPr>
          <w:p w14:paraId="7B8A7380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7DEBD1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CC5D35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8F97557" w14:textId="77777777" w:rsidTr="007E1F29">
        <w:trPr>
          <w:cantSplit/>
        </w:trPr>
        <w:tc>
          <w:tcPr>
            <w:tcW w:w="794" w:type="dxa"/>
          </w:tcPr>
          <w:p w14:paraId="1BE0B73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E29626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A6F45E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DC8D554" w14:textId="77777777" w:rsidTr="007E1F29">
        <w:trPr>
          <w:cantSplit/>
        </w:trPr>
        <w:tc>
          <w:tcPr>
            <w:tcW w:w="794" w:type="dxa"/>
          </w:tcPr>
          <w:p w14:paraId="75177779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4F5A3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45A49D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1682B4E" w14:textId="77777777" w:rsidTr="007E1F29">
        <w:trPr>
          <w:cantSplit/>
        </w:trPr>
        <w:tc>
          <w:tcPr>
            <w:tcW w:w="794" w:type="dxa"/>
          </w:tcPr>
          <w:p w14:paraId="2CACDD7F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BA0CC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891E9C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2182535C" w14:textId="77777777" w:rsidTr="00572B29">
        <w:trPr>
          <w:cantSplit/>
        </w:trPr>
        <w:tc>
          <w:tcPr>
            <w:tcW w:w="794" w:type="dxa"/>
          </w:tcPr>
          <w:p w14:paraId="345200A4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EF5AFC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FC4B3C9" w14:textId="77777777" w:rsidR="005110C8" w:rsidRPr="0034316E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ED48A1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831E4CF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23BB49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5A0CD0C" w14:textId="77777777" w:rsidTr="007E1F29">
        <w:trPr>
          <w:cantSplit/>
        </w:trPr>
        <w:tc>
          <w:tcPr>
            <w:tcW w:w="794" w:type="dxa"/>
          </w:tcPr>
          <w:p w14:paraId="2AC201B3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14:paraId="6FC80119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6DF0A73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CDB6438" w14:textId="77777777" w:rsidTr="007E1F29">
        <w:trPr>
          <w:cantSplit/>
        </w:trPr>
        <w:tc>
          <w:tcPr>
            <w:tcW w:w="794" w:type="dxa"/>
          </w:tcPr>
          <w:p w14:paraId="54E7151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20AAA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FDBAD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2C248F8" w14:textId="77777777" w:rsidTr="007E1F29">
        <w:trPr>
          <w:cantSplit/>
        </w:trPr>
        <w:tc>
          <w:tcPr>
            <w:tcW w:w="794" w:type="dxa"/>
          </w:tcPr>
          <w:p w14:paraId="37A0B98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FA02D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4C2F6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4DE63E3" w14:textId="77777777" w:rsidTr="007E1F29">
        <w:trPr>
          <w:cantSplit/>
        </w:trPr>
        <w:tc>
          <w:tcPr>
            <w:tcW w:w="794" w:type="dxa"/>
          </w:tcPr>
          <w:p w14:paraId="02763CCC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07046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408FED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D4911FE" w14:textId="77777777" w:rsidTr="007E1F29">
        <w:trPr>
          <w:cantSplit/>
        </w:trPr>
        <w:tc>
          <w:tcPr>
            <w:tcW w:w="794" w:type="dxa"/>
          </w:tcPr>
          <w:p w14:paraId="62AABC20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000E76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37A1D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0A1B08F8" w14:textId="77777777" w:rsidTr="00572B29">
        <w:trPr>
          <w:cantSplit/>
        </w:trPr>
        <w:tc>
          <w:tcPr>
            <w:tcW w:w="794" w:type="dxa"/>
          </w:tcPr>
          <w:p w14:paraId="57442965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F4E5A6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A33C8B7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5654FF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A7FE48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D2D5EB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400390B" w14:textId="77777777" w:rsidTr="007E1F29">
        <w:trPr>
          <w:cantSplit/>
        </w:trPr>
        <w:tc>
          <w:tcPr>
            <w:tcW w:w="794" w:type="dxa"/>
          </w:tcPr>
          <w:p w14:paraId="4AB9AE64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14:paraId="50640F50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9AC59DD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739AEEF" w14:textId="77777777" w:rsidTr="007E1F29">
        <w:trPr>
          <w:cantSplit/>
        </w:trPr>
        <w:tc>
          <w:tcPr>
            <w:tcW w:w="794" w:type="dxa"/>
          </w:tcPr>
          <w:p w14:paraId="279938F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2AE04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EBC6E2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22DB3BB" w14:textId="77777777" w:rsidTr="007E1F29">
        <w:trPr>
          <w:cantSplit/>
        </w:trPr>
        <w:tc>
          <w:tcPr>
            <w:tcW w:w="794" w:type="dxa"/>
          </w:tcPr>
          <w:p w14:paraId="1AF8D0B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6B66F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5A59A3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BF080EE" w14:textId="77777777" w:rsidTr="007E1F29">
        <w:trPr>
          <w:cantSplit/>
        </w:trPr>
        <w:tc>
          <w:tcPr>
            <w:tcW w:w="794" w:type="dxa"/>
          </w:tcPr>
          <w:p w14:paraId="1E54EDF8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39FF3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FFA1D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7457828" w14:textId="77777777" w:rsidTr="007E1F29">
        <w:trPr>
          <w:cantSplit/>
        </w:trPr>
        <w:tc>
          <w:tcPr>
            <w:tcW w:w="794" w:type="dxa"/>
          </w:tcPr>
          <w:p w14:paraId="548F23C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5C1968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47604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5E01F16F" w14:textId="77777777" w:rsidTr="00572B29">
        <w:trPr>
          <w:cantSplit/>
        </w:trPr>
        <w:tc>
          <w:tcPr>
            <w:tcW w:w="794" w:type="dxa"/>
          </w:tcPr>
          <w:p w14:paraId="7F1F73D0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AAF83B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B980EDC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79408D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7ED819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35308B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FE43A02" w14:textId="77777777" w:rsidTr="007E1F29">
        <w:trPr>
          <w:cantSplit/>
        </w:trPr>
        <w:tc>
          <w:tcPr>
            <w:tcW w:w="794" w:type="dxa"/>
          </w:tcPr>
          <w:p w14:paraId="6523A007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14:paraId="22BF25C7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A191917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18AD400" w14:textId="77777777" w:rsidTr="007E1F29">
        <w:trPr>
          <w:cantSplit/>
        </w:trPr>
        <w:tc>
          <w:tcPr>
            <w:tcW w:w="794" w:type="dxa"/>
          </w:tcPr>
          <w:p w14:paraId="0192307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5A725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E0578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767540F" w14:textId="77777777" w:rsidTr="007E1F29">
        <w:trPr>
          <w:cantSplit/>
        </w:trPr>
        <w:tc>
          <w:tcPr>
            <w:tcW w:w="794" w:type="dxa"/>
          </w:tcPr>
          <w:p w14:paraId="65F3C470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3C3DE9E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03CC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D24D31C" w14:textId="77777777" w:rsidTr="007E1F29">
        <w:trPr>
          <w:cantSplit/>
        </w:trPr>
        <w:tc>
          <w:tcPr>
            <w:tcW w:w="794" w:type="dxa"/>
          </w:tcPr>
          <w:p w14:paraId="0210BA24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C19FC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1AEDE2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892AA0B" w14:textId="77777777" w:rsidTr="007E1F29">
        <w:trPr>
          <w:cantSplit/>
        </w:trPr>
        <w:tc>
          <w:tcPr>
            <w:tcW w:w="794" w:type="dxa"/>
          </w:tcPr>
          <w:p w14:paraId="38C3DB79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CC7860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6C8E0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051C89DB" w14:textId="77777777" w:rsidTr="00572B29">
        <w:trPr>
          <w:cantSplit/>
        </w:trPr>
        <w:tc>
          <w:tcPr>
            <w:tcW w:w="794" w:type="dxa"/>
          </w:tcPr>
          <w:p w14:paraId="5D92449B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5EDBA1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2E14C49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AC71BD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8384911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57BBA8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432EB3E" w14:textId="77777777" w:rsidTr="007E1F29">
        <w:trPr>
          <w:cantSplit/>
        </w:trPr>
        <w:tc>
          <w:tcPr>
            <w:tcW w:w="794" w:type="dxa"/>
          </w:tcPr>
          <w:p w14:paraId="33849C44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14:paraId="016BB246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BA2EB8B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7A64F15" w14:textId="77777777" w:rsidTr="007E1F29">
        <w:trPr>
          <w:cantSplit/>
        </w:trPr>
        <w:tc>
          <w:tcPr>
            <w:tcW w:w="794" w:type="dxa"/>
          </w:tcPr>
          <w:p w14:paraId="40779442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7F8B5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11102D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2E7432A" w14:textId="77777777" w:rsidTr="007E1F29">
        <w:trPr>
          <w:cantSplit/>
        </w:trPr>
        <w:tc>
          <w:tcPr>
            <w:tcW w:w="794" w:type="dxa"/>
          </w:tcPr>
          <w:p w14:paraId="4234D66F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13394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88B07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35C299A" w14:textId="77777777" w:rsidTr="007E1F29">
        <w:trPr>
          <w:cantSplit/>
        </w:trPr>
        <w:tc>
          <w:tcPr>
            <w:tcW w:w="794" w:type="dxa"/>
          </w:tcPr>
          <w:p w14:paraId="1D0879B4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31A0E4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F63501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57874EC" w14:textId="77777777" w:rsidTr="007E1F29">
        <w:trPr>
          <w:cantSplit/>
        </w:trPr>
        <w:tc>
          <w:tcPr>
            <w:tcW w:w="794" w:type="dxa"/>
          </w:tcPr>
          <w:p w14:paraId="51B4C24D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8ED72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E071BE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7A56CC0A" w14:textId="77777777" w:rsidTr="00572B29">
        <w:trPr>
          <w:cantSplit/>
        </w:trPr>
        <w:tc>
          <w:tcPr>
            <w:tcW w:w="794" w:type="dxa"/>
          </w:tcPr>
          <w:p w14:paraId="792A2E9D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4B35AB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EDEA38D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3EB6F6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35453E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AE4075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DC92DA0" w14:textId="77777777" w:rsidTr="007E1F29">
        <w:trPr>
          <w:cantSplit/>
        </w:trPr>
        <w:tc>
          <w:tcPr>
            <w:tcW w:w="794" w:type="dxa"/>
          </w:tcPr>
          <w:p w14:paraId="4A1D3395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14:paraId="5D50B651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C6F1D6F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B580773" w14:textId="77777777" w:rsidTr="007E1F29">
        <w:trPr>
          <w:cantSplit/>
        </w:trPr>
        <w:tc>
          <w:tcPr>
            <w:tcW w:w="794" w:type="dxa"/>
          </w:tcPr>
          <w:p w14:paraId="39E8282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A59D9AF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00BCC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6769B56" w14:textId="77777777" w:rsidTr="007E1F29">
        <w:trPr>
          <w:cantSplit/>
        </w:trPr>
        <w:tc>
          <w:tcPr>
            <w:tcW w:w="794" w:type="dxa"/>
          </w:tcPr>
          <w:p w14:paraId="6B228DB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A43FA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2B12A1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DB6698F" w14:textId="77777777" w:rsidTr="007E1F29">
        <w:trPr>
          <w:cantSplit/>
        </w:trPr>
        <w:tc>
          <w:tcPr>
            <w:tcW w:w="794" w:type="dxa"/>
          </w:tcPr>
          <w:p w14:paraId="0F31D47D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B17344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9F9F7E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2D6712F" w14:textId="77777777" w:rsidTr="007E1F29">
        <w:trPr>
          <w:cantSplit/>
        </w:trPr>
        <w:tc>
          <w:tcPr>
            <w:tcW w:w="794" w:type="dxa"/>
          </w:tcPr>
          <w:p w14:paraId="79FC630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70A3DE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4B53B1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2A4633E5" w14:textId="77777777" w:rsidTr="00572B29">
        <w:trPr>
          <w:cantSplit/>
        </w:trPr>
        <w:tc>
          <w:tcPr>
            <w:tcW w:w="794" w:type="dxa"/>
          </w:tcPr>
          <w:p w14:paraId="57C107A4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4F0A2D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2419FF9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64C74E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AA2EDC0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878D82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1827598" w14:textId="77777777" w:rsidTr="007E1F29">
        <w:trPr>
          <w:cantSplit/>
        </w:trPr>
        <w:tc>
          <w:tcPr>
            <w:tcW w:w="794" w:type="dxa"/>
          </w:tcPr>
          <w:p w14:paraId="0E2D1F4E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14:paraId="7416A9F5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48305CE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509D90D" w14:textId="77777777" w:rsidTr="007E1F29">
        <w:trPr>
          <w:cantSplit/>
        </w:trPr>
        <w:tc>
          <w:tcPr>
            <w:tcW w:w="794" w:type="dxa"/>
          </w:tcPr>
          <w:p w14:paraId="14E6262F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C538402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FC1DA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431C069" w14:textId="77777777" w:rsidTr="007E1F29">
        <w:trPr>
          <w:cantSplit/>
        </w:trPr>
        <w:tc>
          <w:tcPr>
            <w:tcW w:w="794" w:type="dxa"/>
          </w:tcPr>
          <w:p w14:paraId="65D86B3D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96E0BF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38D435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32C24F8" w14:textId="77777777" w:rsidTr="007E1F29">
        <w:trPr>
          <w:cantSplit/>
        </w:trPr>
        <w:tc>
          <w:tcPr>
            <w:tcW w:w="794" w:type="dxa"/>
          </w:tcPr>
          <w:p w14:paraId="23AF36B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D3CC2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4B9F5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8525224" w14:textId="77777777" w:rsidTr="007E1F29">
        <w:trPr>
          <w:cantSplit/>
        </w:trPr>
        <w:tc>
          <w:tcPr>
            <w:tcW w:w="794" w:type="dxa"/>
          </w:tcPr>
          <w:p w14:paraId="5F93148F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88A351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EE2D73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4316E" w14:paraId="452D8760" w14:textId="77777777" w:rsidTr="00572B29">
        <w:trPr>
          <w:cantSplit/>
        </w:trPr>
        <w:tc>
          <w:tcPr>
            <w:tcW w:w="794" w:type="dxa"/>
          </w:tcPr>
          <w:p w14:paraId="09262638" w14:textId="77777777" w:rsidR="00F87B18" w:rsidRPr="0034316E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4DEA1" w14:textId="77777777" w:rsidR="00F87B18" w:rsidRPr="0034316E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EAF5340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B5DD96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719B53D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4AA9B9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5A6F878" w14:textId="77777777" w:rsidTr="007E1F29">
        <w:trPr>
          <w:cantSplit/>
        </w:trPr>
        <w:tc>
          <w:tcPr>
            <w:tcW w:w="794" w:type="dxa"/>
          </w:tcPr>
          <w:p w14:paraId="0A6A0AEE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14:paraId="2131FD17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5C730C7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C4380CF" w14:textId="77777777" w:rsidTr="007E1F29">
        <w:trPr>
          <w:cantSplit/>
        </w:trPr>
        <w:tc>
          <w:tcPr>
            <w:tcW w:w="794" w:type="dxa"/>
          </w:tcPr>
          <w:p w14:paraId="4196D39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3FD99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8C37B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6899849" w14:textId="77777777" w:rsidTr="007E1F29">
        <w:trPr>
          <w:cantSplit/>
        </w:trPr>
        <w:tc>
          <w:tcPr>
            <w:tcW w:w="794" w:type="dxa"/>
          </w:tcPr>
          <w:p w14:paraId="44B19117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17FDF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77BC9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D0EB6C1" w14:textId="77777777" w:rsidTr="007E1F29">
        <w:trPr>
          <w:cantSplit/>
        </w:trPr>
        <w:tc>
          <w:tcPr>
            <w:tcW w:w="794" w:type="dxa"/>
          </w:tcPr>
          <w:p w14:paraId="37A3F64C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2C89EB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B3BAB6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C45E234" w14:textId="77777777" w:rsidTr="007E1F29">
        <w:trPr>
          <w:cantSplit/>
        </w:trPr>
        <w:tc>
          <w:tcPr>
            <w:tcW w:w="794" w:type="dxa"/>
          </w:tcPr>
          <w:p w14:paraId="7885CD6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25A03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812A6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671B73F3" w14:textId="77777777" w:rsidTr="00572B29">
        <w:trPr>
          <w:cantSplit/>
        </w:trPr>
        <w:tc>
          <w:tcPr>
            <w:tcW w:w="794" w:type="dxa"/>
          </w:tcPr>
          <w:p w14:paraId="6003C4B9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9ED343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33C1D7A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8CBA4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438FE2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F3C4A4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84BD706" w14:textId="77777777" w:rsidTr="007E1F29">
        <w:trPr>
          <w:cantSplit/>
        </w:trPr>
        <w:tc>
          <w:tcPr>
            <w:tcW w:w="794" w:type="dxa"/>
          </w:tcPr>
          <w:p w14:paraId="27809199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14:paraId="0A5E4FDC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F2A6404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A31DB6B" w14:textId="77777777" w:rsidTr="007E1F29">
        <w:trPr>
          <w:cantSplit/>
        </w:trPr>
        <w:tc>
          <w:tcPr>
            <w:tcW w:w="794" w:type="dxa"/>
          </w:tcPr>
          <w:p w14:paraId="1084FEC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2E42CC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C582A5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021E422" w14:textId="77777777" w:rsidTr="007E1F29">
        <w:trPr>
          <w:cantSplit/>
        </w:trPr>
        <w:tc>
          <w:tcPr>
            <w:tcW w:w="794" w:type="dxa"/>
          </w:tcPr>
          <w:p w14:paraId="45BB6BC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230F02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03856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1914E69" w14:textId="77777777" w:rsidTr="007E1F29">
        <w:trPr>
          <w:cantSplit/>
        </w:trPr>
        <w:tc>
          <w:tcPr>
            <w:tcW w:w="794" w:type="dxa"/>
          </w:tcPr>
          <w:p w14:paraId="0F39E82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8B3CE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ABB6D1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2166C77" w14:textId="77777777" w:rsidTr="007E1F29">
        <w:trPr>
          <w:cantSplit/>
        </w:trPr>
        <w:tc>
          <w:tcPr>
            <w:tcW w:w="794" w:type="dxa"/>
          </w:tcPr>
          <w:p w14:paraId="7E79EDD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A6D0F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AC3913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0B0B6F17" w14:textId="77777777" w:rsidTr="00572B29">
        <w:trPr>
          <w:cantSplit/>
        </w:trPr>
        <w:tc>
          <w:tcPr>
            <w:tcW w:w="794" w:type="dxa"/>
          </w:tcPr>
          <w:p w14:paraId="214BCD8D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19562A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0B17323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8F2305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29ADEE1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653D6C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BA73B76" w14:textId="77777777" w:rsidTr="007E1F29">
        <w:trPr>
          <w:cantSplit/>
        </w:trPr>
        <w:tc>
          <w:tcPr>
            <w:tcW w:w="794" w:type="dxa"/>
          </w:tcPr>
          <w:p w14:paraId="6E35B78C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14:paraId="1DCF614F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7D4D975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CF194BB" w14:textId="77777777" w:rsidTr="007E1F29">
        <w:trPr>
          <w:cantSplit/>
        </w:trPr>
        <w:tc>
          <w:tcPr>
            <w:tcW w:w="794" w:type="dxa"/>
          </w:tcPr>
          <w:p w14:paraId="59A11587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C3B908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9E2B5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588F1CD" w14:textId="77777777" w:rsidTr="007E1F29">
        <w:trPr>
          <w:cantSplit/>
        </w:trPr>
        <w:tc>
          <w:tcPr>
            <w:tcW w:w="794" w:type="dxa"/>
          </w:tcPr>
          <w:p w14:paraId="2AE38188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ED0FB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80494D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82B04CA" w14:textId="77777777" w:rsidTr="007E1F29">
        <w:trPr>
          <w:cantSplit/>
        </w:trPr>
        <w:tc>
          <w:tcPr>
            <w:tcW w:w="794" w:type="dxa"/>
          </w:tcPr>
          <w:p w14:paraId="51B135B7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668B12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F1DFFE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CBCB72D" w14:textId="77777777" w:rsidTr="007E1F29">
        <w:trPr>
          <w:cantSplit/>
        </w:trPr>
        <w:tc>
          <w:tcPr>
            <w:tcW w:w="794" w:type="dxa"/>
          </w:tcPr>
          <w:p w14:paraId="65639A6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27B6F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A2EF22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0A8FC7A5" w14:textId="77777777" w:rsidTr="00572B29">
        <w:trPr>
          <w:cantSplit/>
        </w:trPr>
        <w:tc>
          <w:tcPr>
            <w:tcW w:w="794" w:type="dxa"/>
          </w:tcPr>
          <w:p w14:paraId="4ECC32A8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C033CC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8EAB0B3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35328F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899FDC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C6BD26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68D6ED7" w14:textId="77777777" w:rsidTr="007E1F29">
        <w:trPr>
          <w:cantSplit/>
        </w:trPr>
        <w:tc>
          <w:tcPr>
            <w:tcW w:w="794" w:type="dxa"/>
          </w:tcPr>
          <w:p w14:paraId="385703CA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14:paraId="7D392C7A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56C4B32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617E383" w14:textId="77777777" w:rsidTr="007E1F29">
        <w:trPr>
          <w:cantSplit/>
        </w:trPr>
        <w:tc>
          <w:tcPr>
            <w:tcW w:w="794" w:type="dxa"/>
          </w:tcPr>
          <w:p w14:paraId="2AE2185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CD246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FAC9AD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683D09A" w14:textId="77777777" w:rsidTr="007E1F29">
        <w:trPr>
          <w:cantSplit/>
        </w:trPr>
        <w:tc>
          <w:tcPr>
            <w:tcW w:w="794" w:type="dxa"/>
          </w:tcPr>
          <w:p w14:paraId="6D80077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ABF34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A1569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2DA14BA" w14:textId="77777777" w:rsidTr="007E1F29">
        <w:trPr>
          <w:cantSplit/>
        </w:trPr>
        <w:tc>
          <w:tcPr>
            <w:tcW w:w="794" w:type="dxa"/>
          </w:tcPr>
          <w:p w14:paraId="09E64D16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27EDC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D8D7C3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A5C75E1" w14:textId="77777777" w:rsidTr="007E1F29">
        <w:trPr>
          <w:cantSplit/>
        </w:trPr>
        <w:tc>
          <w:tcPr>
            <w:tcW w:w="794" w:type="dxa"/>
          </w:tcPr>
          <w:p w14:paraId="135A08F4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1622E8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45BC7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4E26CB2B" w14:textId="77777777" w:rsidTr="00572B29">
        <w:trPr>
          <w:cantSplit/>
        </w:trPr>
        <w:tc>
          <w:tcPr>
            <w:tcW w:w="794" w:type="dxa"/>
          </w:tcPr>
          <w:p w14:paraId="58230D08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B7D302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14D097C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93C8D4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371C438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8180F1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FFCFB4A" w14:textId="77777777" w:rsidTr="007E1F29">
        <w:trPr>
          <w:cantSplit/>
        </w:trPr>
        <w:tc>
          <w:tcPr>
            <w:tcW w:w="794" w:type="dxa"/>
          </w:tcPr>
          <w:p w14:paraId="33046350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14:paraId="4A62C655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A5F95A7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4980434" w14:textId="77777777" w:rsidTr="007E1F29">
        <w:trPr>
          <w:cantSplit/>
        </w:trPr>
        <w:tc>
          <w:tcPr>
            <w:tcW w:w="794" w:type="dxa"/>
          </w:tcPr>
          <w:p w14:paraId="374114A2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C1610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B3D24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381E5F7" w14:textId="77777777" w:rsidTr="007E1F29">
        <w:trPr>
          <w:cantSplit/>
        </w:trPr>
        <w:tc>
          <w:tcPr>
            <w:tcW w:w="794" w:type="dxa"/>
          </w:tcPr>
          <w:p w14:paraId="46E6211F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91812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35A7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3D350F3" w14:textId="77777777" w:rsidTr="007E1F29">
        <w:trPr>
          <w:cantSplit/>
        </w:trPr>
        <w:tc>
          <w:tcPr>
            <w:tcW w:w="794" w:type="dxa"/>
          </w:tcPr>
          <w:p w14:paraId="795FF5B1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6173A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9E73F5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D6C67F7" w14:textId="77777777" w:rsidTr="007E1F29">
        <w:trPr>
          <w:cantSplit/>
        </w:trPr>
        <w:tc>
          <w:tcPr>
            <w:tcW w:w="794" w:type="dxa"/>
          </w:tcPr>
          <w:p w14:paraId="6CD55709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78EF8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89E03D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0360BC92" w14:textId="77777777" w:rsidTr="00572B29">
        <w:trPr>
          <w:cantSplit/>
        </w:trPr>
        <w:tc>
          <w:tcPr>
            <w:tcW w:w="794" w:type="dxa"/>
          </w:tcPr>
          <w:p w14:paraId="22DD4679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E55E56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12EF0C7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3FABA5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0D7BD8F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900ACA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A2C4AF0" w14:textId="77777777" w:rsidTr="007E1F29">
        <w:trPr>
          <w:cantSplit/>
        </w:trPr>
        <w:tc>
          <w:tcPr>
            <w:tcW w:w="794" w:type="dxa"/>
          </w:tcPr>
          <w:p w14:paraId="74CB0546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14:paraId="2B9649D7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F9B76E0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2C48F17" w14:textId="77777777" w:rsidTr="007E1F29">
        <w:trPr>
          <w:cantSplit/>
        </w:trPr>
        <w:tc>
          <w:tcPr>
            <w:tcW w:w="794" w:type="dxa"/>
          </w:tcPr>
          <w:p w14:paraId="2043B1A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04278B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6DD65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29555A9" w14:textId="77777777" w:rsidTr="007E1F29">
        <w:trPr>
          <w:cantSplit/>
        </w:trPr>
        <w:tc>
          <w:tcPr>
            <w:tcW w:w="794" w:type="dxa"/>
          </w:tcPr>
          <w:p w14:paraId="49B223C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13222C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12C82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44BACCE" w14:textId="77777777" w:rsidTr="007E1F29">
        <w:trPr>
          <w:cantSplit/>
        </w:trPr>
        <w:tc>
          <w:tcPr>
            <w:tcW w:w="794" w:type="dxa"/>
          </w:tcPr>
          <w:p w14:paraId="760417E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15B4C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C561F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DF64251" w14:textId="77777777" w:rsidTr="007E1F29">
        <w:trPr>
          <w:cantSplit/>
        </w:trPr>
        <w:tc>
          <w:tcPr>
            <w:tcW w:w="794" w:type="dxa"/>
          </w:tcPr>
          <w:p w14:paraId="6631022C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2D39B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0AD766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36C21E4F" w14:textId="77777777" w:rsidTr="00572B29">
        <w:trPr>
          <w:cantSplit/>
        </w:trPr>
        <w:tc>
          <w:tcPr>
            <w:tcW w:w="794" w:type="dxa"/>
          </w:tcPr>
          <w:p w14:paraId="0B5AEFB3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AA6A70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0118B73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7C09E4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C1F90F2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086968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2C6241B" w14:textId="77777777" w:rsidTr="007E1F29">
        <w:trPr>
          <w:cantSplit/>
        </w:trPr>
        <w:tc>
          <w:tcPr>
            <w:tcW w:w="794" w:type="dxa"/>
          </w:tcPr>
          <w:p w14:paraId="438538C0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14:paraId="68DEFC9B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D8DC4DD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EA53057" w14:textId="77777777" w:rsidTr="007E1F29">
        <w:trPr>
          <w:cantSplit/>
        </w:trPr>
        <w:tc>
          <w:tcPr>
            <w:tcW w:w="794" w:type="dxa"/>
          </w:tcPr>
          <w:p w14:paraId="1664072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728FB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FF928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A33782F" w14:textId="77777777" w:rsidTr="007E1F29">
        <w:trPr>
          <w:cantSplit/>
        </w:trPr>
        <w:tc>
          <w:tcPr>
            <w:tcW w:w="794" w:type="dxa"/>
          </w:tcPr>
          <w:p w14:paraId="623C57A4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FB06D8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26543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D110773" w14:textId="77777777" w:rsidTr="007E1F29">
        <w:trPr>
          <w:cantSplit/>
        </w:trPr>
        <w:tc>
          <w:tcPr>
            <w:tcW w:w="794" w:type="dxa"/>
          </w:tcPr>
          <w:p w14:paraId="6396696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57904F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47D70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72F6C7D" w14:textId="77777777" w:rsidTr="007E1F29">
        <w:trPr>
          <w:cantSplit/>
        </w:trPr>
        <w:tc>
          <w:tcPr>
            <w:tcW w:w="794" w:type="dxa"/>
          </w:tcPr>
          <w:p w14:paraId="4157B3CC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C997E0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8512D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771E821F" w14:textId="77777777" w:rsidTr="00572B29">
        <w:trPr>
          <w:cantSplit/>
        </w:trPr>
        <w:tc>
          <w:tcPr>
            <w:tcW w:w="794" w:type="dxa"/>
          </w:tcPr>
          <w:p w14:paraId="1161B05C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B76EB2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872C8FC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2EDFD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69550C7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48A4FA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1F1B107D" w14:textId="77777777" w:rsidTr="007E1F29">
        <w:trPr>
          <w:cantSplit/>
        </w:trPr>
        <w:tc>
          <w:tcPr>
            <w:tcW w:w="794" w:type="dxa"/>
          </w:tcPr>
          <w:p w14:paraId="2F358D6E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14:paraId="347F898E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BCCE933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525DF66" w14:textId="77777777" w:rsidTr="007E1F29">
        <w:trPr>
          <w:cantSplit/>
        </w:trPr>
        <w:tc>
          <w:tcPr>
            <w:tcW w:w="794" w:type="dxa"/>
          </w:tcPr>
          <w:p w14:paraId="6C543F68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117B3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B1696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88287F7" w14:textId="77777777" w:rsidTr="007E1F29">
        <w:trPr>
          <w:cantSplit/>
        </w:trPr>
        <w:tc>
          <w:tcPr>
            <w:tcW w:w="794" w:type="dxa"/>
          </w:tcPr>
          <w:p w14:paraId="28F82871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3344F7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D96EF6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191EB93" w14:textId="77777777" w:rsidTr="007E1F29">
        <w:trPr>
          <w:cantSplit/>
        </w:trPr>
        <w:tc>
          <w:tcPr>
            <w:tcW w:w="794" w:type="dxa"/>
          </w:tcPr>
          <w:p w14:paraId="72A6FC3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2618D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9350DC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071493C" w14:textId="77777777" w:rsidTr="007E1F29">
        <w:trPr>
          <w:cantSplit/>
        </w:trPr>
        <w:tc>
          <w:tcPr>
            <w:tcW w:w="794" w:type="dxa"/>
          </w:tcPr>
          <w:p w14:paraId="36075692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90F5A8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2D06F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65185C54" w14:textId="77777777" w:rsidTr="00572B29">
        <w:trPr>
          <w:cantSplit/>
        </w:trPr>
        <w:tc>
          <w:tcPr>
            <w:tcW w:w="794" w:type="dxa"/>
          </w:tcPr>
          <w:p w14:paraId="55136746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6DD885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29ADF93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02FF9F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A7FFB2C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D388B2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1548BA4" w14:textId="77777777" w:rsidTr="007E1F29">
        <w:trPr>
          <w:cantSplit/>
        </w:trPr>
        <w:tc>
          <w:tcPr>
            <w:tcW w:w="794" w:type="dxa"/>
          </w:tcPr>
          <w:p w14:paraId="4B9568BF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14:paraId="3DE0566F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260A987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37D20A8" w14:textId="77777777" w:rsidTr="007E1F29">
        <w:trPr>
          <w:cantSplit/>
        </w:trPr>
        <w:tc>
          <w:tcPr>
            <w:tcW w:w="794" w:type="dxa"/>
          </w:tcPr>
          <w:p w14:paraId="137DE620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F22168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F86D11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694D9B9" w14:textId="77777777" w:rsidTr="007E1F29">
        <w:trPr>
          <w:cantSplit/>
        </w:trPr>
        <w:tc>
          <w:tcPr>
            <w:tcW w:w="794" w:type="dxa"/>
          </w:tcPr>
          <w:p w14:paraId="525AB40F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BA73EB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FE01B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CC668AF" w14:textId="77777777" w:rsidTr="007E1F29">
        <w:trPr>
          <w:cantSplit/>
        </w:trPr>
        <w:tc>
          <w:tcPr>
            <w:tcW w:w="794" w:type="dxa"/>
          </w:tcPr>
          <w:p w14:paraId="1771349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FA9EE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ADEF68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58A0AF5" w14:textId="77777777" w:rsidTr="007E1F29">
        <w:trPr>
          <w:cantSplit/>
        </w:trPr>
        <w:tc>
          <w:tcPr>
            <w:tcW w:w="794" w:type="dxa"/>
          </w:tcPr>
          <w:p w14:paraId="42AADDBC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095F2C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94E7B5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4CA44447" w14:textId="77777777" w:rsidTr="00572B29">
        <w:trPr>
          <w:cantSplit/>
        </w:trPr>
        <w:tc>
          <w:tcPr>
            <w:tcW w:w="794" w:type="dxa"/>
          </w:tcPr>
          <w:p w14:paraId="2BD32AC1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1BE81B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4DC23EB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A396EA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C5ADD31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E46D13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E1F80A3" w14:textId="77777777" w:rsidTr="007E1F29">
        <w:trPr>
          <w:cantSplit/>
        </w:trPr>
        <w:tc>
          <w:tcPr>
            <w:tcW w:w="794" w:type="dxa"/>
          </w:tcPr>
          <w:p w14:paraId="78570D6D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14:paraId="3EAB0C1A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2FC24E0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C8A479C" w14:textId="77777777" w:rsidTr="007E1F29">
        <w:trPr>
          <w:cantSplit/>
        </w:trPr>
        <w:tc>
          <w:tcPr>
            <w:tcW w:w="794" w:type="dxa"/>
          </w:tcPr>
          <w:p w14:paraId="7996D031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BDE5FB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CA386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BD29C52" w14:textId="77777777" w:rsidTr="007E1F29">
        <w:trPr>
          <w:cantSplit/>
        </w:trPr>
        <w:tc>
          <w:tcPr>
            <w:tcW w:w="794" w:type="dxa"/>
          </w:tcPr>
          <w:p w14:paraId="6FEA164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66274C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E3F6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F5E10FE" w14:textId="77777777" w:rsidTr="007E1F29">
        <w:trPr>
          <w:cantSplit/>
        </w:trPr>
        <w:tc>
          <w:tcPr>
            <w:tcW w:w="794" w:type="dxa"/>
          </w:tcPr>
          <w:p w14:paraId="09C3E117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9EE70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1CFCE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22397E7" w14:textId="77777777" w:rsidTr="007E1F29">
        <w:trPr>
          <w:cantSplit/>
        </w:trPr>
        <w:tc>
          <w:tcPr>
            <w:tcW w:w="794" w:type="dxa"/>
          </w:tcPr>
          <w:p w14:paraId="46BE9D31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A12E21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736CD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43722076" w14:textId="77777777" w:rsidTr="00572B29">
        <w:trPr>
          <w:cantSplit/>
        </w:trPr>
        <w:tc>
          <w:tcPr>
            <w:tcW w:w="794" w:type="dxa"/>
          </w:tcPr>
          <w:p w14:paraId="2A872EF1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20ABF9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C5420C4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F3539A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279C723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D94B93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6B02F4D" w14:textId="77777777" w:rsidTr="007E1F29">
        <w:trPr>
          <w:cantSplit/>
        </w:trPr>
        <w:tc>
          <w:tcPr>
            <w:tcW w:w="794" w:type="dxa"/>
          </w:tcPr>
          <w:p w14:paraId="37F1305B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14:paraId="3AD8DC90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C92616C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74F6909" w14:textId="77777777" w:rsidTr="007E1F29">
        <w:trPr>
          <w:cantSplit/>
        </w:trPr>
        <w:tc>
          <w:tcPr>
            <w:tcW w:w="794" w:type="dxa"/>
          </w:tcPr>
          <w:p w14:paraId="30133FE4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86DA0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67345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953DBC8" w14:textId="77777777" w:rsidTr="007E1F29">
        <w:trPr>
          <w:cantSplit/>
        </w:trPr>
        <w:tc>
          <w:tcPr>
            <w:tcW w:w="794" w:type="dxa"/>
          </w:tcPr>
          <w:p w14:paraId="7C7D5508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34212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E8716B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1ED7423" w14:textId="77777777" w:rsidTr="007E1F29">
        <w:trPr>
          <w:cantSplit/>
        </w:trPr>
        <w:tc>
          <w:tcPr>
            <w:tcW w:w="794" w:type="dxa"/>
          </w:tcPr>
          <w:p w14:paraId="41234D31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5519DC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CDC43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2597DEA" w14:textId="77777777" w:rsidTr="007E1F29">
        <w:trPr>
          <w:cantSplit/>
        </w:trPr>
        <w:tc>
          <w:tcPr>
            <w:tcW w:w="794" w:type="dxa"/>
          </w:tcPr>
          <w:p w14:paraId="5D8D1A6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3A203C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F3503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70A10BAD" w14:textId="77777777" w:rsidTr="00572B29">
        <w:trPr>
          <w:cantSplit/>
        </w:trPr>
        <w:tc>
          <w:tcPr>
            <w:tcW w:w="794" w:type="dxa"/>
          </w:tcPr>
          <w:p w14:paraId="2E40405E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F21F20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D49F231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07AFA3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DD35DD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68470F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AD8F43B" w14:textId="77777777" w:rsidTr="007E1F29">
        <w:trPr>
          <w:cantSplit/>
        </w:trPr>
        <w:tc>
          <w:tcPr>
            <w:tcW w:w="794" w:type="dxa"/>
          </w:tcPr>
          <w:p w14:paraId="68DEF6A9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14:paraId="4CA99EF0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2434C75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1FFC9BB" w14:textId="77777777" w:rsidTr="007E1F29">
        <w:trPr>
          <w:cantSplit/>
        </w:trPr>
        <w:tc>
          <w:tcPr>
            <w:tcW w:w="794" w:type="dxa"/>
          </w:tcPr>
          <w:p w14:paraId="401E391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8160B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68A7F3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62A435C" w14:textId="77777777" w:rsidTr="007E1F29">
        <w:trPr>
          <w:cantSplit/>
        </w:trPr>
        <w:tc>
          <w:tcPr>
            <w:tcW w:w="794" w:type="dxa"/>
          </w:tcPr>
          <w:p w14:paraId="4CEAC41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7209F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F61902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AC0A566" w14:textId="77777777" w:rsidTr="007E1F29">
        <w:trPr>
          <w:cantSplit/>
        </w:trPr>
        <w:tc>
          <w:tcPr>
            <w:tcW w:w="794" w:type="dxa"/>
          </w:tcPr>
          <w:p w14:paraId="6E66EDE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C1635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0D429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D565811" w14:textId="77777777" w:rsidTr="007E1F29">
        <w:trPr>
          <w:cantSplit/>
        </w:trPr>
        <w:tc>
          <w:tcPr>
            <w:tcW w:w="794" w:type="dxa"/>
          </w:tcPr>
          <w:p w14:paraId="0B960E5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B1537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DAA0C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7BA15E1F" w14:textId="77777777" w:rsidTr="00572B29">
        <w:trPr>
          <w:cantSplit/>
        </w:trPr>
        <w:tc>
          <w:tcPr>
            <w:tcW w:w="794" w:type="dxa"/>
          </w:tcPr>
          <w:p w14:paraId="747D6E59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FF3503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8A4C7A4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F3E127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48BCC7F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2310FF5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90566FF" w14:textId="77777777" w:rsidTr="007E1F29">
        <w:trPr>
          <w:cantSplit/>
        </w:trPr>
        <w:tc>
          <w:tcPr>
            <w:tcW w:w="794" w:type="dxa"/>
          </w:tcPr>
          <w:p w14:paraId="5B56CDEC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14:paraId="2C26B226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38D265B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42479EB" w14:textId="77777777" w:rsidTr="007E1F29">
        <w:trPr>
          <w:cantSplit/>
        </w:trPr>
        <w:tc>
          <w:tcPr>
            <w:tcW w:w="794" w:type="dxa"/>
          </w:tcPr>
          <w:p w14:paraId="1F4D1AB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07467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26DE21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F88B4E7" w14:textId="77777777" w:rsidTr="007E1F29">
        <w:trPr>
          <w:cantSplit/>
        </w:trPr>
        <w:tc>
          <w:tcPr>
            <w:tcW w:w="794" w:type="dxa"/>
          </w:tcPr>
          <w:p w14:paraId="666615C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5EFC6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05548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096B137" w14:textId="77777777" w:rsidTr="007E1F29">
        <w:trPr>
          <w:cantSplit/>
        </w:trPr>
        <w:tc>
          <w:tcPr>
            <w:tcW w:w="794" w:type="dxa"/>
          </w:tcPr>
          <w:p w14:paraId="1A90F768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70236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0BF3D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1F48F0E" w14:textId="77777777" w:rsidTr="007E1F29">
        <w:trPr>
          <w:cantSplit/>
        </w:trPr>
        <w:tc>
          <w:tcPr>
            <w:tcW w:w="794" w:type="dxa"/>
          </w:tcPr>
          <w:p w14:paraId="3019353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1C501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3922B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24A4D9DD" w14:textId="77777777" w:rsidTr="00572B29">
        <w:trPr>
          <w:cantSplit/>
        </w:trPr>
        <w:tc>
          <w:tcPr>
            <w:tcW w:w="794" w:type="dxa"/>
          </w:tcPr>
          <w:p w14:paraId="7E20F31C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1B7002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346C4A8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380D65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CF344EA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A77D5B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66236C97" w14:textId="77777777" w:rsidTr="007E1F29">
        <w:trPr>
          <w:cantSplit/>
        </w:trPr>
        <w:tc>
          <w:tcPr>
            <w:tcW w:w="794" w:type="dxa"/>
          </w:tcPr>
          <w:p w14:paraId="70AA9520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14:paraId="5B27D333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1DE3EFE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7FCB6C5" w14:textId="77777777" w:rsidTr="007E1F29">
        <w:trPr>
          <w:cantSplit/>
        </w:trPr>
        <w:tc>
          <w:tcPr>
            <w:tcW w:w="794" w:type="dxa"/>
          </w:tcPr>
          <w:p w14:paraId="7809C048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228BC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595AC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5C013FB" w14:textId="77777777" w:rsidTr="007E1F29">
        <w:trPr>
          <w:cantSplit/>
        </w:trPr>
        <w:tc>
          <w:tcPr>
            <w:tcW w:w="794" w:type="dxa"/>
          </w:tcPr>
          <w:p w14:paraId="14FC9709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3AE43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52422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04A92A4" w14:textId="77777777" w:rsidTr="007E1F29">
        <w:trPr>
          <w:cantSplit/>
        </w:trPr>
        <w:tc>
          <w:tcPr>
            <w:tcW w:w="794" w:type="dxa"/>
          </w:tcPr>
          <w:p w14:paraId="54CB40CD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81D04B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207C3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FC14DE4" w14:textId="77777777" w:rsidTr="007E1F29">
        <w:trPr>
          <w:cantSplit/>
        </w:trPr>
        <w:tc>
          <w:tcPr>
            <w:tcW w:w="794" w:type="dxa"/>
          </w:tcPr>
          <w:p w14:paraId="67E861B0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F87B0C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955A98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13A2F4E8" w14:textId="77777777" w:rsidTr="00572B29">
        <w:trPr>
          <w:cantSplit/>
        </w:trPr>
        <w:tc>
          <w:tcPr>
            <w:tcW w:w="794" w:type="dxa"/>
          </w:tcPr>
          <w:p w14:paraId="25D5E10C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274C33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D9A1A7B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0B6E2D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F6D559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638A20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5811989" w14:textId="77777777" w:rsidTr="007E1F29">
        <w:trPr>
          <w:cantSplit/>
        </w:trPr>
        <w:tc>
          <w:tcPr>
            <w:tcW w:w="794" w:type="dxa"/>
          </w:tcPr>
          <w:p w14:paraId="232822B3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14:paraId="55C7FE66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47772EE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71D4279" w14:textId="77777777" w:rsidTr="007E1F29">
        <w:trPr>
          <w:cantSplit/>
        </w:trPr>
        <w:tc>
          <w:tcPr>
            <w:tcW w:w="794" w:type="dxa"/>
          </w:tcPr>
          <w:p w14:paraId="64BD6706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262B3E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55D01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25E4BF0" w14:textId="77777777" w:rsidTr="007E1F29">
        <w:trPr>
          <w:cantSplit/>
        </w:trPr>
        <w:tc>
          <w:tcPr>
            <w:tcW w:w="794" w:type="dxa"/>
          </w:tcPr>
          <w:p w14:paraId="788BEB4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CEF6E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E23D8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47F3FB9" w14:textId="77777777" w:rsidTr="007E1F29">
        <w:trPr>
          <w:cantSplit/>
        </w:trPr>
        <w:tc>
          <w:tcPr>
            <w:tcW w:w="794" w:type="dxa"/>
          </w:tcPr>
          <w:p w14:paraId="56941A5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C45C5F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186248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DFADE72" w14:textId="77777777" w:rsidTr="007E1F29">
        <w:trPr>
          <w:cantSplit/>
        </w:trPr>
        <w:tc>
          <w:tcPr>
            <w:tcW w:w="794" w:type="dxa"/>
          </w:tcPr>
          <w:p w14:paraId="20BC4E56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160092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20DE3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14B6CDC3" w14:textId="77777777" w:rsidTr="00572B29">
        <w:trPr>
          <w:cantSplit/>
        </w:trPr>
        <w:tc>
          <w:tcPr>
            <w:tcW w:w="794" w:type="dxa"/>
          </w:tcPr>
          <w:p w14:paraId="5C3480CC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3DF397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4006684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BDE816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69A407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C684BA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DFDB4B6" w14:textId="77777777" w:rsidTr="007E1F29">
        <w:trPr>
          <w:cantSplit/>
        </w:trPr>
        <w:tc>
          <w:tcPr>
            <w:tcW w:w="794" w:type="dxa"/>
          </w:tcPr>
          <w:p w14:paraId="221812BC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14:paraId="10936B93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2929F80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46A3CBA" w14:textId="77777777" w:rsidTr="007E1F29">
        <w:trPr>
          <w:cantSplit/>
        </w:trPr>
        <w:tc>
          <w:tcPr>
            <w:tcW w:w="794" w:type="dxa"/>
          </w:tcPr>
          <w:p w14:paraId="190A8157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109B35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1F075C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4C3669D" w14:textId="77777777" w:rsidTr="007E1F29">
        <w:trPr>
          <w:cantSplit/>
        </w:trPr>
        <w:tc>
          <w:tcPr>
            <w:tcW w:w="794" w:type="dxa"/>
          </w:tcPr>
          <w:p w14:paraId="4AA8590D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76D2B61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25F20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C2EA38A" w14:textId="77777777" w:rsidTr="007E1F29">
        <w:trPr>
          <w:cantSplit/>
        </w:trPr>
        <w:tc>
          <w:tcPr>
            <w:tcW w:w="794" w:type="dxa"/>
          </w:tcPr>
          <w:p w14:paraId="47446DF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3BDA9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3E041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A4EB4BF" w14:textId="77777777" w:rsidTr="007E1F29">
        <w:trPr>
          <w:cantSplit/>
        </w:trPr>
        <w:tc>
          <w:tcPr>
            <w:tcW w:w="794" w:type="dxa"/>
          </w:tcPr>
          <w:p w14:paraId="5444DB2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97F79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1BA24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7A8A1BF2" w14:textId="77777777" w:rsidTr="00572B29">
        <w:trPr>
          <w:cantSplit/>
        </w:trPr>
        <w:tc>
          <w:tcPr>
            <w:tcW w:w="794" w:type="dxa"/>
          </w:tcPr>
          <w:p w14:paraId="0878C9AC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DD8D80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F5F18D0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CA044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E47ADD2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E404FD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645F172D" w14:textId="77777777" w:rsidTr="007E1F29">
        <w:trPr>
          <w:cantSplit/>
        </w:trPr>
        <w:tc>
          <w:tcPr>
            <w:tcW w:w="794" w:type="dxa"/>
          </w:tcPr>
          <w:p w14:paraId="3B703C70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14:paraId="5BCB6409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4C994D3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D486DCF" w14:textId="77777777" w:rsidTr="007E1F29">
        <w:trPr>
          <w:cantSplit/>
        </w:trPr>
        <w:tc>
          <w:tcPr>
            <w:tcW w:w="794" w:type="dxa"/>
          </w:tcPr>
          <w:p w14:paraId="2F08FFD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4C1442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B1D516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E13F838" w14:textId="77777777" w:rsidTr="007E1F29">
        <w:trPr>
          <w:cantSplit/>
        </w:trPr>
        <w:tc>
          <w:tcPr>
            <w:tcW w:w="794" w:type="dxa"/>
          </w:tcPr>
          <w:p w14:paraId="7EA9563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5E83A2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ECA21C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4AABAD0" w14:textId="77777777" w:rsidTr="007E1F29">
        <w:trPr>
          <w:cantSplit/>
        </w:trPr>
        <w:tc>
          <w:tcPr>
            <w:tcW w:w="794" w:type="dxa"/>
          </w:tcPr>
          <w:p w14:paraId="6F265355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57DFA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2C32EE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6DA152F" w14:textId="77777777" w:rsidTr="007E1F29">
        <w:trPr>
          <w:cantSplit/>
        </w:trPr>
        <w:tc>
          <w:tcPr>
            <w:tcW w:w="794" w:type="dxa"/>
          </w:tcPr>
          <w:p w14:paraId="14CD9C0D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E8541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EE1CF8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4A740AE1" w14:textId="77777777" w:rsidTr="00572B29">
        <w:trPr>
          <w:cantSplit/>
        </w:trPr>
        <w:tc>
          <w:tcPr>
            <w:tcW w:w="794" w:type="dxa"/>
          </w:tcPr>
          <w:p w14:paraId="376B83AB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A6F790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0D24316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044B7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648BAA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4EEF72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8C5E7A1" w14:textId="77777777" w:rsidTr="007E1F29">
        <w:trPr>
          <w:cantSplit/>
        </w:trPr>
        <w:tc>
          <w:tcPr>
            <w:tcW w:w="794" w:type="dxa"/>
          </w:tcPr>
          <w:p w14:paraId="373F1BE9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14:paraId="0B1E7EA8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BEDB1AC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087846A" w14:textId="77777777" w:rsidTr="007E1F29">
        <w:trPr>
          <w:cantSplit/>
        </w:trPr>
        <w:tc>
          <w:tcPr>
            <w:tcW w:w="794" w:type="dxa"/>
          </w:tcPr>
          <w:p w14:paraId="3B53E4A7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77BA5B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34E6D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609D4FE" w14:textId="77777777" w:rsidTr="007E1F29">
        <w:trPr>
          <w:cantSplit/>
        </w:trPr>
        <w:tc>
          <w:tcPr>
            <w:tcW w:w="794" w:type="dxa"/>
          </w:tcPr>
          <w:p w14:paraId="49EFC1F4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F0999E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41EC0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6E8D8A3" w14:textId="77777777" w:rsidTr="007E1F29">
        <w:trPr>
          <w:cantSplit/>
        </w:trPr>
        <w:tc>
          <w:tcPr>
            <w:tcW w:w="794" w:type="dxa"/>
          </w:tcPr>
          <w:p w14:paraId="123CCA1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20FE6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CCF53C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176C0C5" w14:textId="77777777" w:rsidTr="007E1F29">
        <w:trPr>
          <w:cantSplit/>
        </w:trPr>
        <w:tc>
          <w:tcPr>
            <w:tcW w:w="794" w:type="dxa"/>
          </w:tcPr>
          <w:p w14:paraId="1DCBB6E4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33FBDB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51CEC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22643FC7" w14:textId="77777777" w:rsidTr="00572B29">
        <w:trPr>
          <w:cantSplit/>
        </w:trPr>
        <w:tc>
          <w:tcPr>
            <w:tcW w:w="794" w:type="dxa"/>
          </w:tcPr>
          <w:p w14:paraId="53CE37E8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43A02A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AEF8AEF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3D07CBA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2B1E444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EDED8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5211B51" w14:textId="77777777" w:rsidTr="007E1F29">
        <w:trPr>
          <w:cantSplit/>
        </w:trPr>
        <w:tc>
          <w:tcPr>
            <w:tcW w:w="794" w:type="dxa"/>
          </w:tcPr>
          <w:p w14:paraId="6F1C8E92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14:paraId="35966D21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6E548A7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BABB873" w14:textId="77777777" w:rsidTr="007E1F29">
        <w:trPr>
          <w:cantSplit/>
        </w:trPr>
        <w:tc>
          <w:tcPr>
            <w:tcW w:w="794" w:type="dxa"/>
          </w:tcPr>
          <w:p w14:paraId="6221B470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14078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709909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D461D71" w14:textId="77777777" w:rsidTr="007E1F29">
        <w:trPr>
          <w:cantSplit/>
        </w:trPr>
        <w:tc>
          <w:tcPr>
            <w:tcW w:w="794" w:type="dxa"/>
          </w:tcPr>
          <w:p w14:paraId="25CFE6E0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D8E3B6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A489C5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7CFA249" w14:textId="77777777" w:rsidTr="007E1F29">
        <w:trPr>
          <w:cantSplit/>
        </w:trPr>
        <w:tc>
          <w:tcPr>
            <w:tcW w:w="794" w:type="dxa"/>
          </w:tcPr>
          <w:p w14:paraId="25E4277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CB72B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FC0EC6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C47EEA1" w14:textId="77777777" w:rsidTr="007E1F29">
        <w:trPr>
          <w:cantSplit/>
        </w:trPr>
        <w:tc>
          <w:tcPr>
            <w:tcW w:w="794" w:type="dxa"/>
          </w:tcPr>
          <w:p w14:paraId="5391BAFC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BF480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3B7016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6D6D3787" w14:textId="77777777" w:rsidTr="00572B29">
        <w:trPr>
          <w:cantSplit/>
        </w:trPr>
        <w:tc>
          <w:tcPr>
            <w:tcW w:w="794" w:type="dxa"/>
          </w:tcPr>
          <w:p w14:paraId="1E9A9365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155BBD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1F81607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86C358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571D83E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81AA3A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94A5CCC" w14:textId="77777777" w:rsidTr="007E1F29">
        <w:trPr>
          <w:cantSplit/>
        </w:trPr>
        <w:tc>
          <w:tcPr>
            <w:tcW w:w="794" w:type="dxa"/>
          </w:tcPr>
          <w:p w14:paraId="5A4E80AA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14:paraId="10AAE6EE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76A04E4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DD4AA09" w14:textId="77777777" w:rsidTr="007E1F29">
        <w:trPr>
          <w:cantSplit/>
        </w:trPr>
        <w:tc>
          <w:tcPr>
            <w:tcW w:w="794" w:type="dxa"/>
          </w:tcPr>
          <w:p w14:paraId="04D6B9E8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A6AACF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F3A382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9B2D6F5" w14:textId="77777777" w:rsidTr="007E1F29">
        <w:trPr>
          <w:cantSplit/>
        </w:trPr>
        <w:tc>
          <w:tcPr>
            <w:tcW w:w="794" w:type="dxa"/>
          </w:tcPr>
          <w:p w14:paraId="628C061E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D387A3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0750C8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F1EC28F" w14:textId="77777777" w:rsidTr="007E1F29">
        <w:trPr>
          <w:cantSplit/>
        </w:trPr>
        <w:tc>
          <w:tcPr>
            <w:tcW w:w="794" w:type="dxa"/>
          </w:tcPr>
          <w:p w14:paraId="1CED47B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E5726D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63A0D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DEB2195" w14:textId="77777777" w:rsidTr="007E1F29">
        <w:trPr>
          <w:cantSplit/>
        </w:trPr>
        <w:tc>
          <w:tcPr>
            <w:tcW w:w="794" w:type="dxa"/>
          </w:tcPr>
          <w:p w14:paraId="4A1AA8FD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D1BEDC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93ECAB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2E9A4241" w14:textId="77777777" w:rsidTr="00572B29">
        <w:trPr>
          <w:cantSplit/>
        </w:trPr>
        <w:tc>
          <w:tcPr>
            <w:tcW w:w="794" w:type="dxa"/>
          </w:tcPr>
          <w:p w14:paraId="60741337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206C3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EEC822A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0440894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24A7B33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650367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7A5A1FF2" w14:textId="77777777" w:rsidTr="007E1F29">
        <w:trPr>
          <w:cantSplit/>
        </w:trPr>
        <w:tc>
          <w:tcPr>
            <w:tcW w:w="794" w:type="dxa"/>
          </w:tcPr>
          <w:p w14:paraId="3ADE05FC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14:paraId="7298750D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DCF7220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13C98AF" w14:textId="77777777" w:rsidTr="007E1F29">
        <w:trPr>
          <w:cantSplit/>
        </w:trPr>
        <w:tc>
          <w:tcPr>
            <w:tcW w:w="794" w:type="dxa"/>
          </w:tcPr>
          <w:p w14:paraId="6E887D7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418C68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B42D5A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57F2513" w14:textId="77777777" w:rsidTr="007E1F29">
        <w:trPr>
          <w:cantSplit/>
        </w:trPr>
        <w:tc>
          <w:tcPr>
            <w:tcW w:w="794" w:type="dxa"/>
          </w:tcPr>
          <w:p w14:paraId="2CBA33E3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655BC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7F236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6E4D09E" w14:textId="77777777" w:rsidTr="007E1F29">
        <w:trPr>
          <w:cantSplit/>
        </w:trPr>
        <w:tc>
          <w:tcPr>
            <w:tcW w:w="794" w:type="dxa"/>
          </w:tcPr>
          <w:p w14:paraId="09BE3C3F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19F76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35254E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1969FDA" w14:textId="77777777" w:rsidTr="007E1F29">
        <w:trPr>
          <w:cantSplit/>
        </w:trPr>
        <w:tc>
          <w:tcPr>
            <w:tcW w:w="794" w:type="dxa"/>
          </w:tcPr>
          <w:p w14:paraId="3324087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660A50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A6584F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74F40A46" w14:textId="77777777" w:rsidTr="00572B29">
        <w:trPr>
          <w:cantSplit/>
        </w:trPr>
        <w:tc>
          <w:tcPr>
            <w:tcW w:w="794" w:type="dxa"/>
          </w:tcPr>
          <w:p w14:paraId="0A7F16CF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9AC7E9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13B12AB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98C0A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248120B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E92DBB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08F64BF" w14:textId="77777777" w:rsidTr="007E1F29">
        <w:trPr>
          <w:cantSplit/>
        </w:trPr>
        <w:tc>
          <w:tcPr>
            <w:tcW w:w="794" w:type="dxa"/>
          </w:tcPr>
          <w:p w14:paraId="3C7A6587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14:paraId="3E95C4E9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2AFE275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1507576" w14:textId="77777777" w:rsidTr="007E1F29">
        <w:trPr>
          <w:cantSplit/>
        </w:trPr>
        <w:tc>
          <w:tcPr>
            <w:tcW w:w="794" w:type="dxa"/>
          </w:tcPr>
          <w:p w14:paraId="18189662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4DDA6A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C0C4F2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4433A24" w14:textId="77777777" w:rsidTr="007E1F29">
        <w:trPr>
          <w:cantSplit/>
        </w:trPr>
        <w:tc>
          <w:tcPr>
            <w:tcW w:w="794" w:type="dxa"/>
          </w:tcPr>
          <w:p w14:paraId="26B6F447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3C61B6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168041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5885BA9" w14:textId="77777777" w:rsidTr="007E1F29">
        <w:trPr>
          <w:cantSplit/>
        </w:trPr>
        <w:tc>
          <w:tcPr>
            <w:tcW w:w="794" w:type="dxa"/>
          </w:tcPr>
          <w:p w14:paraId="021A7317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BDDE12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DFD3288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45FA0E7" w14:textId="77777777" w:rsidTr="007E1F29">
        <w:trPr>
          <w:cantSplit/>
        </w:trPr>
        <w:tc>
          <w:tcPr>
            <w:tcW w:w="794" w:type="dxa"/>
          </w:tcPr>
          <w:p w14:paraId="5B31041C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779C56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B553E0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527972D9" w14:textId="77777777" w:rsidTr="00572B29">
        <w:trPr>
          <w:cantSplit/>
        </w:trPr>
        <w:tc>
          <w:tcPr>
            <w:tcW w:w="794" w:type="dxa"/>
          </w:tcPr>
          <w:p w14:paraId="43AC974F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357FEC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837E12D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1048F94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2C635DE" w14:textId="77777777" w:rsidR="00E850E7" w:rsidRPr="0034316E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0D5A2A" w14:textId="77777777" w:rsidR="00E850E7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3C2E992" w14:textId="77777777" w:rsidTr="007E1F29">
        <w:trPr>
          <w:cantSplit/>
        </w:trPr>
        <w:tc>
          <w:tcPr>
            <w:tcW w:w="794" w:type="dxa"/>
          </w:tcPr>
          <w:p w14:paraId="5A8F70DB" w14:textId="77777777" w:rsidR="00E850E7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14:paraId="4BE96284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3753D71" w14:textId="77777777" w:rsidR="00E850E7" w:rsidRPr="0034316E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096E3A0" w14:textId="77777777" w:rsidTr="007E1F29">
        <w:trPr>
          <w:cantSplit/>
        </w:trPr>
        <w:tc>
          <w:tcPr>
            <w:tcW w:w="794" w:type="dxa"/>
          </w:tcPr>
          <w:p w14:paraId="778777DA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0DE307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CB4EB2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C862712" w14:textId="77777777" w:rsidTr="007E1F29">
        <w:trPr>
          <w:cantSplit/>
        </w:trPr>
        <w:tc>
          <w:tcPr>
            <w:tcW w:w="794" w:type="dxa"/>
          </w:tcPr>
          <w:p w14:paraId="57A7263F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7336C6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91562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94A906D" w14:textId="77777777" w:rsidTr="007E1F29">
        <w:trPr>
          <w:cantSplit/>
        </w:trPr>
        <w:tc>
          <w:tcPr>
            <w:tcW w:w="794" w:type="dxa"/>
          </w:tcPr>
          <w:p w14:paraId="5195A88B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6FAF84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AD3EAE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0D03FF4" w14:textId="77777777" w:rsidTr="007E1F29">
        <w:trPr>
          <w:cantSplit/>
        </w:trPr>
        <w:tc>
          <w:tcPr>
            <w:tcW w:w="794" w:type="dxa"/>
          </w:tcPr>
          <w:p w14:paraId="0C9358B4" w14:textId="77777777" w:rsidR="00E850E7" w:rsidRPr="0034316E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BEA039" w14:textId="77777777" w:rsidR="00E850E7" w:rsidRPr="0034316E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157257" w14:textId="77777777" w:rsidR="00E850E7" w:rsidRPr="0034316E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22132A13" w14:textId="77777777" w:rsidTr="00572B29">
        <w:trPr>
          <w:cantSplit/>
        </w:trPr>
        <w:tc>
          <w:tcPr>
            <w:tcW w:w="794" w:type="dxa"/>
          </w:tcPr>
          <w:p w14:paraId="0032775E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1A1137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441DA84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0EFCC6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D68DBF5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CB3652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2124F46" w14:textId="77777777" w:rsidTr="007E1F29">
        <w:trPr>
          <w:cantSplit/>
        </w:trPr>
        <w:tc>
          <w:tcPr>
            <w:tcW w:w="794" w:type="dxa"/>
          </w:tcPr>
          <w:p w14:paraId="2A81FC8A" w14:textId="77777777" w:rsidR="007E1F29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14:paraId="57C2018A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8C1E8F1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46DA590" w14:textId="77777777" w:rsidTr="007E1F29">
        <w:trPr>
          <w:cantSplit/>
        </w:trPr>
        <w:tc>
          <w:tcPr>
            <w:tcW w:w="794" w:type="dxa"/>
          </w:tcPr>
          <w:p w14:paraId="2378159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0E0D736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AD038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040233D" w14:textId="77777777" w:rsidTr="007E1F29">
        <w:trPr>
          <w:cantSplit/>
        </w:trPr>
        <w:tc>
          <w:tcPr>
            <w:tcW w:w="794" w:type="dxa"/>
          </w:tcPr>
          <w:p w14:paraId="2D757CC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3F99E9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00300D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6C755B0" w14:textId="77777777" w:rsidTr="007E1F29">
        <w:trPr>
          <w:cantSplit/>
        </w:trPr>
        <w:tc>
          <w:tcPr>
            <w:tcW w:w="794" w:type="dxa"/>
          </w:tcPr>
          <w:p w14:paraId="57949DB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729AE4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AD05E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D80F243" w14:textId="77777777" w:rsidTr="007E1F29">
        <w:trPr>
          <w:cantSplit/>
        </w:trPr>
        <w:tc>
          <w:tcPr>
            <w:tcW w:w="794" w:type="dxa"/>
          </w:tcPr>
          <w:p w14:paraId="082F2FC3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47F1C2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124F8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5A4380ED" w14:textId="77777777" w:rsidTr="00572B29">
        <w:trPr>
          <w:cantSplit/>
        </w:trPr>
        <w:tc>
          <w:tcPr>
            <w:tcW w:w="794" w:type="dxa"/>
          </w:tcPr>
          <w:p w14:paraId="66DACB7B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BD1109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AB5EB46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8FDD56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00FBAD6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7F9ED9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4185184C" w14:textId="77777777" w:rsidTr="007E1F29">
        <w:trPr>
          <w:cantSplit/>
        </w:trPr>
        <w:tc>
          <w:tcPr>
            <w:tcW w:w="794" w:type="dxa"/>
          </w:tcPr>
          <w:p w14:paraId="3CEFCF51" w14:textId="77777777" w:rsidR="007E1F29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14:paraId="56F1319D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E09300B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EADD1DF" w14:textId="77777777" w:rsidTr="007E1F29">
        <w:trPr>
          <w:cantSplit/>
        </w:trPr>
        <w:tc>
          <w:tcPr>
            <w:tcW w:w="794" w:type="dxa"/>
          </w:tcPr>
          <w:p w14:paraId="2A01F0A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7A16BA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C6B22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76C91C3" w14:textId="77777777" w:rsidTr="007E1F29">
        <w:trPr>
          <w:cantSplit/>
        </w:trPr>
        <w:tc>
          <w:tcPr>
            <w:tcW w:w="794" w:type="dxa"/>
          </w:tcPr>
          <w:p w14:paraId="3D591EF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05EA76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00669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C3551AA" w14:textId="77777777" w:rsidTr="007E1F29">
        <w:trPr>
          <w:cantSplit/>
        </w:trPr>
        <w:tc>
          <w:tcPr>
            <w:tcW w:w="794" w:type="dxa"/>
          </w:tcPr>
          <w:p w14:paraId="2B20B6B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0D5767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EDF9D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46D89E9" w14:textId="77777777" w:rsidTr="007E1F29">
        <w:trPr>
          <w:cantSplit/>
        </w:trPr>
        <w:tc>
          <w:tcPr>
            <w:tcW w:w="794" w:type="dxa"/>
          </w:tcPr>
          <w:p w14:paraId="048AD97A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C5D451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6F0DB5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74425A9D" w14:textId="77777777" w:rsidTr="00572B29">
        <w:trPr>
          <w:cantSplit/>
        </w:trPr>
        <w:tc>
          <w:tcPr>
            <w:tcW w:w="794" w:type="dxa"/>
          </w:tcPr>
          <w:p w14:paraId="7950691D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DD6397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09B332B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89B752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06D575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37C55E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7097BF2" w14:textId="77777777" w:rsidTr="007E1F29">
        <w:trPr>
          <w:cantSplit/>
        </w:trPr>
        <w:tc>
          <w:tcPr>
            <w:tcW w:w="794" w:type="dxa"/>
          </w:tcPr>
          <w:p w14:paraId="2EEA1004" w14:textId="77777777" w:rsidR="007E1F29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14:paraId="647541CB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169E882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660D0C1" w14:textId="77777777" w:rsidTr="007E1F29">
        <w:trPr>
          <w:cantSplit/>
        </w:trPr>
        <w:tc>
          <w:tcPr>
            <w:tcW w:w="794" w:type="dxa"/>
          </w:tcPr>
          <w:p w14:paraId="21E4E003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72A403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0AE786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087F91B" w14:textId="77777777" w:rsidTr="007E1F29">
        <w:trPr>
          <w:cantSplit/>
        </w:trPr>
        <w:tc>
          <w:tcPr>
            <w:tcW w:w="794" w:type="dxa"/>
          </w:tcPr>
          <w:p w14:paraId="0B35441F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832218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BFBB79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E8A2C9C" w14:textId="77777777" w:rsidTr="007E1F29">
        <w:trPr>
          <w:cantSplit/>
        </w:trPr>
        <w:tc>
          <w:tcPr>
            <w:tcW w:w="794" w:type="dxa"/>
          </w:tcPr>
          <w:p w14:paraId="2B6C6D1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A1843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5AE82F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B7E9631" w14:textId="77777777" w:rsidTr="007E1F29">
        <w:trPr>
          <w:cantSplit/>
        </w:trPr>
        <w:tc>
          <w:tcPr>
            <w:tcW w:w="794" w:type="dxa"/>
          </w:tcPr>
          <w:p w14:paraId="45DE5F3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F6EB2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A96B19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69488521" w14:textId="77777777" w:rsidTr="00572B29">
        <w:trPr>
          <w:cantSplit/>
        </w:trPr>
        <w:tc>
          <w:tcPr>
            <w:tcW w:w="794" w:type="dxa"/>
          </w:tcPr>
          <w:p w14:paraId="0254B62A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DD0D01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E282271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3CEF93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4BDFCFB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9ED7F1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4BAB624" w14:textId="77777777" w:rsidTr="007E1F29">
        <w:trPr>
          <w:cantSplit/>
        </w:trPr>
        <w:tc>
          <w:tcPr>
            <w:tcW w:w="794" w:type="dxa"/>
          </w:tcPr>
          <w:p w14:paraId="663B8374" w14:textId="77777777" w:rsidR="007E1F29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14:paraId="142ED648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3DF332A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7C999B3" w14:textId="77777777" w:rsidTr="007E1F29">
        <w:trPr>
          <w:cantSplit/>
        </w:trPr>
        <w:tc>
          <w:tcPr>
            <w:tcW w:w="794" w:type="dxa"/>
          </w:tcPr>
          <w:p w14:paraId="09EA3B6E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F68ED9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D31B43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EF0761E" w14:textId="77777777" w:rsidTr="007E1F29">
        <w:trPr>
          <w:cantSplit/>
        </w:trPr>
        <w:tc>
          <w:tcPr>
            <w:tcW w:w="794" w:type="dxa"/>
          </w:tcPr>
          <w:p w14:paraId="0C1A695C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48A63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E7EB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9A740AB" w14:textId="77777777" w:rsidTr="007E1F29">
        <w:trPr>
          <w:cantSplit/>
        </w:trPr>
        <w:tc>
          <w:tcPr>
            <w:tcW w:w="794" w:type="dxa"/>
          </w:tcPr>
          <w:p w14:paraId="29F040DB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F4D0E1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FDE78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CEEDD5F" w14:textId="77777777" w:rsidTr="007E1F29">
        <w:trPr>
          <w:cantSplit/>
        </w:trPr>
        <w:tc>
          <w:tcPr>
            <w:tcW w:w="794" w:type="dxa"/>
          </w:tcPr>
          <w:p w14:paraId="7068A84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0C828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F98EF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7B5FEBC1" w14:textId="77777777" w:rsidTr="00572B29">
        <w:trPr>
          <w:cantSplit/>
        </w:trPr>
        <w:tc>
          <w:tcPr>
            <w:tcW w:w="794" w:type="dxa"/>
          </w:tcPr>
          <w:p w14:paraId="12AF431B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AE221F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9E44BEB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AE5E7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6413324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53AB77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238D3BAF" w14:textId="77777777" w:rsidTr="007E1F29">
        <w:trPr>
          <w:cantSplit/>
        </w:trPr>
        <w:tc>
          <w:tcPr>
            <w:tcW w:w="794" w:type="dxa"/>
          </w:tcPr>
          <w:p w14:paraId="10F66E0F" w14:textId="77777777" w:rsidR="007E1F29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14:paraId="58E8F98F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CBAC10E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64409B3" w14:textId="77777777" w:rsidTr="007E1F29">
        <w:trPr>
          <w:cantSplit/>
        </w:trPr>
        <w:tc>
          <w:tcPr>
            <w:tcW w:w="794" w:type="dxa"/>
          </w:tcPr>
          <w:p w14:paraId="7C377D51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CF76F9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1413AF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5521476" w14:textId="77777777" w:rsidTr="007E1F29">
        <w:trPr>
          <w:cantSplit/>
        </w:trPr>
        <w:tc>
          <w:tcPr>
            <w:tcW w:w="794" w:type="dxa"/>
          </w:tcPr>
          <w:p w14:paraId="6B34EBDF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49ADAA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984313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B6AA2FD" w14:textId="77777777" w:rsidTr="007E1F29">
        <w:trPr>
          <w:cantSplit/>
        </w:trPr>
        <w:tc>
          <w:tcPr>
            <w:tcW w:w="794" w:type="dxa"/>
          </w:tcPr>
          <w:p w14:paraId="38E79D5A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8C5F29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2B7D1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5ECEBDB" w14:textId="77777777" w:rsidTr="007E1F29">
        <w:trPr>
          <w:cantSplit/>
        </w:trPr>
        <w:tc>
          <w:tcPr>
            <w:tcW w:w="794" w:type="dxa"/>
          </w:tcPr>
          <w:p w14:paraId="64FB9043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DA37B4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97B44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62BA5431" w14:textId="77777777" w:rsidTr="00572B29">
        <w:trPr>
          <w:cantSplit/>
        </w:trPr>
        <w:tc>
          <w:tcPr>
            <w:tcW w:w="794" w:type="dxa"/>
          </w:tcPr>
          <w:p w14:paraId="3D20EA07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BEF499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13CC800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7879A97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D16691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5895DB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3BFC0DE4" w14:textId="77777777" w:rsidTr="007E1F29">
        <w:trPr>
          <w:cantSplit/>
        </w:trPr>
        <w:tc>
          <w:tcPr>
            <w:tcW w:w="794" w:type="dxa"/>
          </w:tcPr>
          <w:p w14:paraId="6E67B2FD" w14:textId="77777777" w:rsidR="007E1F29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14:paraId="1B4A95EA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765EB2E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FDC55B1" w14:textId="77777777" w:rsidTr="007E1F29">
        <w:trPr>
          <w:cantSplit/>
        </w:trPr>
        <w:tc>
          <w:tcPr>
            <w:tcW w:w="794" w:type="dxa"/>
          </w:tcPr>
          <w:p w14:paraId="4FADB6EC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4F666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197CF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5B5B65A" w14:textId="77777777" w:rsidTr="007E1F29">
        <w:trPr>
          <w:cantSplit/>
        </w:trPr>
        <w:tc>
          <w:tcPr>
            <w:tcW w:w="794" w:type="dxa"/>
          </w:tcPr>
          <w:p w14:paraId="52D03D1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C49AB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70F00C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9D12782" w14:textId="77777777" w:rsidTr="007E1F29">
        <w:trPr>
          <w:cantSplit/>
        </w:trPr>
        <w:tc>
          <w:tcPr>
            <w:tcW w:w="794" w:type="dxa"/>
          </w:tcPr>
          <w:p w14:paraId="37218B2A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E49663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6A1C6D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4A3026B" w14:textId="77777777" w:rsidTr="007E1F29">
        <w:trPr>
          <w:cantSplit/>
        </w:trPr>
        <w:tc>
          <w:tcPr>
            <w:tcW w:w="794" w:type="dxa"/>
          </w:tcPr>
          <w:p w14:paraId="17E5A2FC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AA619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6E6846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19E801C2" w14:textId="77777777" w:rsidTr="00572B29">
        <w:trPr>
          <w:cantSplit/>
        </w:trPr>
        <w:tc>
          <w:tcPr>
            <w:tcW w:w="794" w:type="dxa"/>
          </w:tcPr>
          <w:p w14:paraId="2CA0BD88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93CB38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4981DDB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750FC5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ABE451C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6E0209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BD6EE78" w14:textId="77777777" w:rsidTr="007E1F29">
        <w:trPr>
          <w:cantSplit/>
        </w:trPr>
        <w:tc>
          <w:tcPr>
            <w:tcW w:w="794" w:type="dxa"/>
          </w:tcPr>
          <w:p w14:paraId="58ECA297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09265BAB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F975650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465BBFE" w14:textId="77777777" w:rsidTr="007E1F29">
        <w:trPr>
          <w:cantSplit/>
        </w:trPr>
        <w:tc>
          <w:tcPr>
            <w:tcW w:w="794" w:type="dxa"/>
          </w:tcPr>
          <w:p w14:paraId="4F8715EF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614F57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2D6419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4518536A" w14:textId="77777777" w:rsidTr="007E1F29">
        <w:trPr>
          <w:cantSplit/>
        </w:trPr>
        <w:tc>
          <w:tcPr>
            <w:tcW w:w="794" w:type="dxa"/>
          </w:tcPr>
          <w:p w14:paraId="0DE9DFDC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3DB391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EA7C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F21BADD" w14:textId="77777777" w:rsidTr="007E1F29">
        <w:trPr>
          <w:cantSplit/>
        </w:trPr>
        <w:tc>
          <w:tcPr>
            <w:tcW w:w="794" w:type="dxa"/>
          </w:tcPr>
          <w:p w14:paraId="5144F19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CF4C66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6D59F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9E1A218" w14:textId="77777777" w:rsidTr="007E1F29">
        <w:trPr>
          <w:cantSplit/>
        </w:trPr>
        <w:tc>
          <w:tcPr>
            <w:tcW w:w="794" w:type="dxa"/>
          </w:tcPr>
          <w:p w14:paraId="0C0A917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7B72A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E92948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2632E84A" w14:textId="77777777" w:rsidTr="00572B29">
        <w:trPr>
          <w:cantSplit/>
        </w:trPr>
        <w:tc>
          <w:tcPr>
            <w:tcW w:w="794" w:type="dxa"/>
          </w:tcPr>
          <w:p w14:paraId="10146523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78B133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A0634FB" w14:textId="77777777" w:rsidR="00E850E7" w:rsidRPr="0034316E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2C30351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B2B2959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DDFC99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6C64256D" w14:textId="77777777" w:rsidTr="007E1F29">
        <w:trPr>
          <w:cantSplit/>
        </w:trPr>
        <w:tc>
          <w:tcPr>
            <w:tcW w:w="794" w:type="dxa"/>
          </w:tcPr>
          <w:p w14:paraId="5070FC48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198B42F4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E945A98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6AD391D" w14:textId="77777777" w:rsidTr="007E1F29">
        <w:trPr>
          <w:cantSplit/>
        </w:trPr>
        <w:tc>
          <w:tcPr>
            <w:tcW w:w="794" w:type="dxa"/>
          </w:tcPr>
          <w:p w14:paraId="58FCA6E1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9AEF4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DBA748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31471C9" w14:textId="77777777" w:rsidTr="007E1F29">
        <w:trPr>
          <w:cantSplit/>
        </w:trPr>
        <w:tc>
          <w:tcPr>
            <w:tcW w:w="794" w:type="dxa"/>
          </w:tcPr>
          <w:p w14:paraId="6E75041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A2A0E2B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6E433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17F1411F" w14:textId="77777777" w:rsidTr="007E1F29">
        <w:trPr>
          <w:cantSplit/>
        </w:trPr>
        <w:tc>
          <w:tcPr>
            <w:tcW w:w="794" w:type="dxa"/>
          </w:tcPr>
          <w:p w14:paraId="525E14B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4CC0F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9478F5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E362298" w14:textId="77777777" w:rsidTr="007E1F29">
        <w:trPr>
          <w:cantSplit/>
        </w:trPr>
        <w:tc>
          <w:tcPr>
            <w:tcW w:w="794" w:type="dxa"/>
          </w:tcPr>
          <w:p w14:paraId="1D5C0E3E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9B1B0A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694984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402A0A36" w14:textId="77777777" w:rsidTr="00572B29">
        <w:trPr>
          <w:cantSplit/>
        </w:trPr>
        <w:tc>
          <w:tcPr>
            <w:tcW w:w="794" w:type="dxa"/>
          </w:tcPr>
          <w:p w14:paraId="5DDA12A9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0AB763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7D68AC4" w14:textId="77777777" w:rsidR="001218DE" w:rsidRPr="0034316E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476C2D7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C96502D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8EB96B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111DD4B" w14:textId="77777777" w:rsidTr="007E1F29">
        <w:trPr>
          <w:cantSplit/>
        </w:trPr>
        <w:tc>
          <w:tcPr>
            <w:tcW w:w="794" w:type="dxa"/>
          </w:tcPr>
          <w:p w14:paraId="1C180D49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1C27D10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D44BCF4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1D5DF75" w14:textId="77777777" w:rsidTr="007E1F29">
        <w:trPr>
          <w:cantSplit/>
        </w:trPr>
        <w:tc>
          <w:tcPr>
            <w:tcW w:w="794" w:type="dxa"/>
          </w:tcPr>
          <w:p w14:paraId="35635B71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B7C5A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2796E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73861DF" w14:textId="77777777" w:rsidTr="007E1F29">
        <w:trPr>
          <w:cantSplit/>
        </w:trPr>
        <w:tc>
          <w:tcPr>
            <w:tcW w:w="794" w:type="dxa"/>
          </w:tcPr>
          <w:p w14:paraId="34EA71C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1BDD4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03A0B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71AF8703" w14:textId="77777777" w:rsidTr="007E1F29">
        <w:trPr>
          <w:cantSplit/>
        </w:trPr>
        <w:tc>
          <w:tcPr>
            <w:tcW w:w="794" w:type="dxa"/>
          </w:tcPr>
          <w:p w14:paraId="090F6B0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F88A15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A14A63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272AC879" w14:textId="77777777" w:rsidTr="007E1F29">
        <w:trPr>
          <w:cantSplit/>
        </w:trPr>
        <w:tc>
          <w:tcPr>
            <w:tcW w:w="794" w:type="dxa"/>
          </w:tcPr>
          <w:p w14:paraId="75DB7021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698D82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66A73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223E1DC4" w14:textId="77777777" w:rsidTr="00572B29">
        <w:trPr>
          <w:cantSplit/>
        </w:trPr>
        <w:tc>
          <w:tcPr>
            <w:tcW w:w="794" w:type="dxa"/>
          </w:tcPr>
          <w:p w14:paraId="2F59805B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DF7F5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4089EAD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604EBE1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9BC2EB6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58CA1E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0622A9AF" w14:textId="77777777" w:rsidTr="007E1F29">
        <w:trPr>
          <w:cantSplit/>
        </w:trPr>
        <w:tc>
          <w:tcPr>
            <w:tcW w:w="794" w:type="dxa"/>
          </w:tcPr>
          <w:p w14:paraId="47E01083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79E65158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3CBA26B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ACAC96F" w14:textId="77777777" w:rsidTr="007E1F29">
        <w:trPr>
          <w:cantSplit/>
        </w:trPr>
        <w:tc>
          <w:tcPr>
            <w:tcW w:w="794" w:type="dxa"/>
          </w:tcPr>
          <w:p w14:paraId="7AD444A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5A058B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9387B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A9D4538" w14:textId="77777777" w:rsidTr="007E1F29">
        <w:trPr>
          <w:cantSplit/>
        </w:trPr>
        <w:tc>
          <w:tcPr>
            <w:tcW w:w="794" w:type="dxa"/>
          </w:tcPr>
          <w:p w14:paraId="209E5927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CEFEFD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19173D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33BADE49" w14:textId="77777777" w:rsidTr="007E1F29">
        <w:trPr>
          <w:cantSplit/>
        </w:trPr>
        <w:tc>
          <w:tcPr>
            <w:tcW w:w="794" w:type="dxa"/>
          </w:tcPr>
          <w:p w14:paraId="5E7548D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773ABD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54311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2971301" w14:textId="77777777" w:rsidTr="007E1F29">
        <w:trPr>
          <w:cantSplit/>
        </w:trPr>
        <w:tc>
          <w:tcPr>
            <w:tcW w:w="794" w:type="dxa"/>
          </w:tcPr>
          <w:p w14:paraId="22EE5AC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1D7057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6B9099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08DAABD4" w14:textId="77777777" w:rsidTr="00572B29">
        <w:trPr>
          <w:cantSplit/>
        </w:trPr>
        <w:tc>
          <w:tcPr>
            <w:tcW w:w="794" w:type="dxa"/>
          </w:tcPr>
          <w:p w14:paraId="78C0C389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1A4520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7FE9744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4316E" w:rsidRPr="0034316E" w14:paraId="5F75B07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CFDEED6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C04723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4316E" w:rsidRPr="0034316E" w14:paraId="5E6375F9" w14:textId="77777777" w:rsidTr="007E1F29">
        <w:trPr>
          <w:cantSplit/>
        </w:trPr>
        <w:tc>
          <w:tcPr>
            <w:tcW w:w="794" w:type="dxa"/>
          </w:tcPr>
          <w:p w14:paraId="40FF2875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7BFF3F0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9FDF316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56107E9C" w14:textId="77777777" w:rsidTr="007E1F29">
        <w:trPr>
          <w:cantSplit/>
        </w:trPr>
        <w:tc>
          <w:tcPr>
            <w:tcW w:w="794" w:type="dxa"/>
          </w:tcPr>
          <w:p w14:paraId="28B1A94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B7B7C6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11FC8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6BB871B7" w14:textId="77777777" w:rsidTr="007E1F29">
        <w:trPr>
          <w:cantSplit/>
        </w:trPr>
        <w:tc>
          <w:tcPr>
            <w:tcW w:w="794" w:type="dxa"/>
          </w:tcPr>
          <w:p w14:paraId="51D604C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A824BE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A63E8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4316E" w:rsidRPr="0034316E" w14:paraId="0DA425C6" w14:textId="77777777" w:rsidTr="007E1F29">
        <w:trPr>
          <w:cantSplit/>
        </w:trPr>
        <w:tc>
          <w:tcPr>
            <w:tcW w:w="794" w:type="dxa"/>
          </w:tcPr>
          <w:p w14:paraId="1DEF62AF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3A987F4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D14DD8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0FD8AA3E" w14:textId="77777777" w:rsidTr="007E1F29">
        <w:trPr>
          <w:cantSplit/>
        </w:trPr>
        <w:tc>
          <w:tcPr>
            <w:tcW w:w="794" w:type="dxa"/>
          </w:tcPr>
          <w:p w14:paraId="6D49C949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BBE3BD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1CAAF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51526B19" w14:textId="77777777" w:rsidTr="00572B29">
        <w:trPr>
          <w:cantSplit/>
        </w:trPr>
        <w:tc>
          <w:tcPr>
            <w:tcW w:w="794" w:type="dxa"/>
          </w:tcPr>
          <w:p w14:paraId="0607C972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C7C160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1E37539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6617ABF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14EF0F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240D1C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4E075DE7" w14:textId="77777777" w:rsidTr="007E1F29">
        <w:trPr>
          <w:cantSplit/>
        </w:trPr>
        <w:tc>
          <w:tcPr>
            <w:tcW w:w="794" w:type="dxa"/>
          </w:tcPr>
          <w:p w14:paraId="352DC0F5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37504BC0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E76C8F0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430F62D6" w14:textId="77777777" w:rsidTr="007E1F29">
        <w:trPr>
          <w:cantSplit/>
        </w:trPr>
        <w:tc>
          <w:tcPr>
            <w:tcW w:w="794" w:type="dxa"/>
          </w:tcPr>
          <w:p w14:paraId="0BAA4209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DB401F4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BBA756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47EDD703" w14:textId="77777777" w:rsidTr="007E1F29">
        <w:trPr>
          <w:cantSplit/>
        </w:trPr>
        <w:tc>
          <w:tcPr>
            <w:tcW w:w="794" w:type="dxa"/>
          </w:tcPr>
          <w:p w14:paraId="404F885B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2ED204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3BBDD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B731BC9" w14:textId="77777777" w:rsidTr="007E1F29">
        <w:trPr>
          <w:cantSplit/>
        </w:trPr>
        <w:tc>
          <w:tcPr>
            <w:tcW w:w="794" w:type="dxa"/>
          </w:tcPr>
          <w:p w14:paraId="0A5E710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21B77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88E98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87631D3" w14:textId="77777777" w:rsidTr="007E1F29">
        <w:trPr>
          <w:cantSplit/>
        </w:trPr>
        <w:tc>
          <w:tcPr>
            <w:tcW w:w="794" w:type="dxa"/>
          </w:tcPr>
          <w:p w14:paraId="79FDB5B9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3173E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37CB1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13ACA75B" w14:textId="77777777" w:rsidTr="00572B29">
        <w:trPr>
          <w:cantSplit/>
        </w:trPr>
        <w:tc>
          <w:tcPr>
            <w:tcW w:w="794" w:type="dxa"/>
          </w:tcPr>
          <w:p w14:paraId="19626603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F04C51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19CFF23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2DD244C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F4BA94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A6A9F0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22DAB6D9" w14:textId="77777777" w:rsidTr="007E1F29">
        <w:trPr>
          <w:cantSplit/>
        </w:trPr>
        <w:tc>
          <w:tcPr>
            <w:tcW w:w="794" w:type="dxa"/>
          </w:tcPr>
          <w:p w14:paraId="76A5C2BC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502C9FD4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AFC79D5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0E8D02D1" w14:textId="77777777" w:rsidTr="007E1F29">
        <w:trPr>
          <w:cantSplit/>
        </w:trPr>
        <w:tc>
          <w:tcPr>
            <w:tcW w:w="794" w:type="dxa"/>
          </w:tcPr>
          <w:p w14:paraId="3BA56DD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737DC3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AC8591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A755D26" w14:textId="77777777" w:rsidTr="007E1F29">
        <w:trPr>
          <w:cantSplit/>
        </w:trPr>
        <w:tc>
          <w:tcPr>
            <w:tcW w:w="794" w:type="dxa"/>
          </w:tcPr>
          <w:p w14:paraId="52B1B83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F4B082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242A3D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093A90FB" w14:textId="77777777" w:rsidTr="007E1F29">
        <w:trPr>
          <w:cantSplit/>
        </w:trPr>
        <w:tc>
          <w:tcPr>
            <w:tcW w:w="794" w:type="dxa"/>
          </w:tcPr>
          <w:p w14:paraId="73833F5C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22B458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6D5AA1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5BDB997" w14:textId="77777777" w:rsidTr="007E1F29">
        <w:trPr>
          <w:cantSplit/>
        </w:trPr>
        <w:tc>
          <w:tcPr>
            <w:tcW w:w="794" w:type="dxa"/>
          </w:tcPr>
          <w:p w14:paraId="26D8B36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66E4B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61DF3C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4F94AF5D" w14:textId="77777777" w:rsidTr="00572B29">
        <w:trPr>
          <w:cantSplit/>
        </w:trPr>
        <w:tc>
          <w:tcPr>
            <w:tcW w:w="794" w:type="dxa"/>
          </w:tcPr>
          <w:p w14:paraId="3A85C9EC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A02413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618610C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677A86B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4FD02B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F1CE0C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6B2200FE" w14:textId="77777777" w:rsidTr="007E1F29">
        <w:trPr>
          <w:cantSplit/>
        </w:trPr>
        <w:tc>
          <w:tcPr>
            <w:tcW w:w="794" w:type="dxa"/>
          </w:tcPr>
          <w:p w14:paraId="628DF017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7A40A09B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C5E5CFC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4F367F9" w14:textId="77777777" w:rsidTr="007E1F29">
        <w:trPr>
          <w:cantSplit/>
        </w:trPr>
        <w:tc>
          <w:tcPr>
            <w:tcW w:w="794" w:type="dxa"/>
          </w:tcPr>
          <w:p w14:paraId="128CFB2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8AAF0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686B9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79A7AD8" w14:textId="77777777" w:rsidTr="007E1F29">
        <w:trPr>
          <w:cantSplit/>
        </w:trPr>
        <w:tc>
          <w:tcPr>
            <w:tcW w:w="794" w:type="dxa"/>
          </w:tcPr>
          <w:p w14:paraId="68E8B49D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65E039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57C7D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CAF3A80" w14:textId="77777777" w:rsidTr="007E1F29">
        <w:trPr>
          <w:cantSplit/>
        </w:trPr>
        <w:tc>
          <w:tcPr>
            <w:tcW w:w="794" w:type="dxa"/>
          </w:tcPr>
          <w:p w14:paraId="1C676DFD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F33B42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351D3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210325C" w14:textId="77777777" w:rsidTr="007E1F29">
        <w:trPr>
          <w:cantSplit/>
        </w:trPr>
        <w:tc>
          <w:tcPr>
            <w:tcW w:w="794" w:type="dxa"/>
          </w:tcPr>
          <w:p w14:paraId="096400DE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C81F93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43D35C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795D5256" w14:textId="77777777" w:rsidTr="00572B29">
        <w:trPr>
          <w:cantSplit/>
        </w:trPr>
        <w:tc>
          <w:tcPr>
            <w:tcW w:w="794" w:type="dxa"/>
          </w:tcPr>
          <w:p w14:paraId="6268C744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B16ADB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C2C93F9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546F93C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5356C22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2226E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6863AC0E" w14:textId="77777777" w:rsidTr="007E1F29">
        <w:trPr>
          <w:cantSplit/>
        </w:trPr>
        <w:tc>
          <w:tcPr>
            <w:tcW w:w="794" w:type="dxa"/>
          </w:tcPr>
          <w:p w14:paraId="57850D83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6643ABA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E2DA6C4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176E42B" w14:textId="77777777" w:rsidTr="007E1F29">
        <w:trPr>
          <w:cantSplit/>
        </w:trPr>
        <w:tc>
          <w:tcPr>
            <w:tcW w:w="794" w:type="dxa"/>
          </w:tcPr>
          <w:p w14:paraId="52CC82DB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C4E95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39A4DF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4BA1778" w14:textId="77777777" w:rsidTr="007E1F29">
        <w:trPr>
          <w:cantSplit/>
        </w:trPr>
        <w:tc>
          <w:tcPr>
            <w:tcW w:w="794" w:type="dxa"/>
          </w:tcPr>
          <w:p w14:paraId="691C015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6C3786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9B167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FF7785D" w14:textId="77777777" w:rsidTr="007E1F29">
        <w:trPr>
          <w:cantSplit/>
        </w:trPr>
        <w:tc>
          <w:tcPr>
            <w:tcW w:w="794" w:type="dxa"/>
          </w:tcPr>
          <w:p w14:paraId="1223259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6516B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268CE1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09F14972" w14:textId="77777777" w:rsidTr="007E1F29">
        <w:trPr>
          <w:cantSplit/>
        </w:trPr>
        <w:tc>
          <w:tcPr>
            <w:tcW w:w="794" w:type="dxa"/>
          </w:tcPr>
          <w:p w14:paraId="03D185D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076A7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8CDC6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4316E" w14:paraId="19F10B2E" w14:textId="77777777" w:rsidTr="00572B29">
        <w:trPr>
          <w:cantSplit/>
        </w:trPr>
        <w:tc>
          <w:tcPr>
            <w:tcW w:w="794" w:type="dxa"/>
          </w:tcPr>
          <w:p w14:paraId="089B5A08" w14:textId="77777777" w:rsidR="00572B29" w:rsidRPr="0034316E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D9A08D" w14:textId="77777777" w:rsidR="00572B29" w:rsidRPr="0034316E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F46A1E7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3CDC7C8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3BDEB9D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04D7EE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5926DC4B" w14:textId="77777777" w:rsidTr="007E1F29">
        <w:trPr>
          <w:cantSplit/>
        </w:trPr>
        <w:tc>
          <w:tcPr>
            <w:tcW w:w="794" w:type="dxa"/>
          </w:tcPr>
          <w:p w14:paraId="71A25AA6" w14:textId="77777777" w:rsidR="007E1F29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14:paraId="7C7C8C0F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1162218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369F83EF" w14:textId="77777777" w:rsidTr="007E1F29">
        <w:trPr>
          <w:cantSplit/>
        </w:trPr>
        <w:tc>
          <w:tcPr>
            <w:tcW w:w="794" w:type="dxa"/>
          </w:tcPr>
          <w:p w14:paraId="42DE007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C4993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35BCF9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6F593E7" w14:textId="77777777" w:rsidTr="007E1F29">
        <w:trPr>
          <w:cantSplit/>
        </w:trPr>
        <w:tc>
          <w:tcPr>
            <w:tcW w:w="794" w:type="dxa"/>
          </w:tcPr>
          <w:p w14:paraId="20953BBF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21D2A6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9AEFFC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A9BA96C" w14:textId="77777777" w:rsidTr="007E1F29">
        <w:trPr>
          <w:cantSplit/>
        </w:trPr>
        <w:tc>
          <w:tcPr>
            <w:tcW w:w="794" w:type="dxa"/>
          </w:tcPr>
          <w:p w14:paraId="3637DA5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7BFF1C8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AB45A5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30A676DC" w14:textId="77777777" w:rsidTr="007E1F29">
        <w:trPr>
          <w:cantSplit/>
        </w:trPr>
        <w:tc>
          <w:tcPr>
            <w:tcW w:w="794" w:type="dxa"/>
          </w:tcPr>
          <w:p w14:paraId="40BF964F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F63B21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472014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0A5A4B1F" w14:textId="77777777" w:rsidTr="00280825">
        <w:trPr>
          <w:cantSplit/>
        </w:trPr>
        <w:tc>
          <w:tcPr>
            <w:tcW w:w="794" w:type="dxa"/>
          </w:tcPr>
          <w:p w14:paraId="7D2A965B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D7295A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500AD8B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5242054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60E79B3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5F9774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28218389" w14:textId="77777777" w:rsidTr="007E1F29">
        <w:trPr>
          <w:cantSplit/>
        </w:trPr>
        <w:tc>
          <w:tcPr>
            <w:tcW w:w="794" w:type="dxa"/>
          </w:tcPr>
          <w:p w14:paraId="49D20B60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A0B48C1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DF2D6A6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599E27FE" w14:textId="77777777" w:rsidTr="007E1F29">
        <w:trPr>
          <w:cantSplit/>
        </w:trPr>
        <w:tc>
          <w:tcPr>
            <w:tcW w:w="794" w:type="dxa"/>
          </w:tcPr>
          <w:p w14:paraId="28BFE17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39124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801B24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2C84D2B" w14:textId="77777777" w:rsidTr="007E1F29">
        <w:trPr>
          <w:cantSplit/>
        </w:trPr>
        <w:tc>
          <w:tcPr>
            <w:tcW w:w="794" w:type="dxa"/>
          </w:tcPr>
          <w:p w14:paraId="2371151D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43CB3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D789A4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5B409B9A" w14:textId="77777777" w:rsidTr="007E1F29">
        <w:trPr>
          <w:cantSplit/>
        </w:trPr>
        <w:tc>
          <w:tcPr>
            <w:tcW w:w="794" w:type="dxa"/>
          </w:tcPr>
          <w:p w14:paraId="7945365F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43CCDA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16A83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45A994B9" w14:textId="77777777" w:rsidTr="007E1F29">
        <w:trPr>
          <w:cantSplit/>
        </w:trPr>
        <w:tc>
          <w:tcPr>
            <w:tcW w:w="794" w:type="dxa"/>
          </w:tcPr>
          <w:p w14:paraId="589E375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BCE622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D579AD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0C2C7C9A" w14:textId="77777777" w:rsidTr="00280825">
        <w:trPr>
          <w:cantSplit/>
        </w:trPr>
        <w:tc>
          <w:tcPr>
            <w:tcW w:w="794" w:type="dxa"/>
          </w:tcPr>
          <w:p w14:paraId="15BB63DD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F2C2EA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1B4E182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01F0A2D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3C0F98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2F0C1E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0FF8F322" w14:textId="77777777" w:rsidTr="007E1F29">
        <w:trPr>
          <w:cantSplit/>
        </w:trPr>
        <w:tc>
          <w:tcPr>
            <w:tcW w:w="794" w:type="dxa"/>
          </w:tcPr>
          <w:p w14:paraId="07A3873F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7882267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C9CA1D3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434E7C82" w14:textId="77777777" w:rsidTr="007E1F29">
        <w:trPr>
          <w:cantSplit/>
        </w:trPr>
        <w:tc>
          <w:tcPr>
            <w:tcW w:w="794" w:type="dxa"/>
          </w:tcPr>
          <w:p w14:paraId="5C94288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E34B4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CA98A3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FEC1094" w14:textId="77777777" w:rsidTr="007E1F29">
        <w:trPr>
          <w:cantSplit/>
        </w:trPr>
        <w:tc>
          <w:tcPr>
            <w:tcW w:w="794" w:type="dxa"/>
          </w:tcPr>
          <w:p w14:paraId="350B522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5B9496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5FFFF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F23F71B" w14:textId="77777777" w:rsidTr="007E1F29">
        <w:trPr>
          <w:cantSplit/>
        </w:trPr>
        <w:tc>
          <w:tcPr>
            <w:tcW w:w="794" w:type="dxa"/>
          </w:tcPr>
          <w:p w14:paraId="1E44FA2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3D4B5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80F42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5FD917AB" w14:textId="77777777" w:rsidTr="007E1F29">
        <w:trPr>
          <w:cantSplit/>
        </w:trPr>
        <w:tc>
          <w:tcPr>
            <w:tcW w:w="794" w:type="dxa"/>
          </w:tcPr>
          <w:p w14:paraId="41CB8659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7EDDF5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9F0D96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0807223F" w14:textId="77777777" w:rsidTr="00280825">
        <w:trPr>
          <w:cantSplit/>
        </w:trPr>
        <w:tc>
          <w:tcPr>
            <w:tcW w:w="794" w:type="dxa"/>
          </w:tcPr>
          <w:p w14:paraId="266DF5B5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77DA86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4B97D04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6FCEB7C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AFDC9C9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32FADC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05D27F50" w14:textId="77777777" w:rsidTr="007E1F29">
        <w:trPr>
          <w:cantSplit/>
        </w:trPr>
        <w:tc>
          <w:tcPr>
            <w:tcW w:w="794" w:type="dxa"/>
          </w:tcPr>
          <w:p w14:paraId="686CBEFB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2EE788DD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37A4C6C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08F2961C" w14:textId="77777777" w:rsidTr="007E1F29">
        <w:trPr>
          <w:cantSplit/>
        </w:trPr>
        <w:tc>
          <w:tcPr>
            <w:tcW w:w="794" w:type="dxa"/>
          </w:tcPr>
          <w:p w14:paraId="776ADCC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A3B6E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AC66D9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54E97640" w14:textId="77777777" w:rsidTr="007E1F29">
        <w:trPr>
          <w:cantSplit/>
        </w:trPr>
        <w:tc>
          <w:tcPr>
            <w:tcW w:w="794" w:type="dxa"/>
          </w:tcPr>
          <w:p w14:paraId="5D756CA3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D59974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6CFB1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5D4B7A2A" w14:textId="77777777" w:rsidTr="007E1F29">
        <w:trPr>
          <w:cantSplit/>
        </w:trPr>
        <w:tc>
          <w:tcPr>
            <w:tcW w:w="794" w:type="dxa"/>
          </w:tcPr>
          <w:p w14:paraId="1B6A476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40E459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850631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28E806A" w14:textId="77777777" w:rsidTr="007E1F29">
        <w:trPr>
          <w:cantSplit/>
        </w:trPr>
        <w:tc>
          <w:tcPr>
            <w:tcW w:w="794" w:type="dxa"/>
          </w:tcPr>
          <w:p w14:paraId="339A7A8B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5C05C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578B7A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206760AA" w14:textId="77777777" w:rsidTr="00280825">
        <w:trPr>
          <w:cantSplit/>
        </w:trPr>
        <w:tc>
          <w:tcPr>
            <w:tcW w:w="794" w:type="dxa"/>
          </w:tcPr>
          <w:p w14:paraId="5FE14C15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3098EB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8F425D0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0F83204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5B5E0E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33E920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3C20561B" w14:textId="77777777" w:rsidTr="007E1F29">
        <w:trPr>
          <w:cantSplit/>
        </w:trPr>
        <w:tc>
          <w:tcPr>
            <w:tcW w:w="794" w:type="dxa"/>
          </w:tcPr>
          <w:p w14:paraId="347A31B7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4ED1FEDD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92B45C4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E82A117" w14:textId="77777777" w:rsidTr="007E1F29">
        <w:trPr>
          <w:cantSplit/>
        </w:trPr>
        <w:tc>
          <w:tcPr>
            <w:tcW w:w="794" w:type="dxa"/>
          </w:tcPr>
          <w:p w14:paraId="3F9424D9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5666E9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B6B676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21222DE" w14:textId="77777777" w:rsidTr="007E1F29">
        <w:trPr>
          <w:cantSplit/>
        </w:trPr>
        <w:tc>
          <w:tcPr>
            <w:tcW w:w="794" w:type="dxa"/>
          </w:tcPr>
          <w:p w14:paraId="646AA92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E70C2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CB65E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E37B8A9" w14:textId="77777777" w:rsidTr="007E1F29">
        <w:trPr>
          <w:cantSplit/>
        </w:trPr>
        <w:tc>
          <w:tcPr>
            <w:tcW w:w="794" w:type="dxa"/>
          </w:tcPr>
          <w:p w14:paraId="6CD07C7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437E3B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4E5C4C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325DB27E" w14:textId="77777777" w:rsidTr="007E1F29">
        <w:trPr>
          <w:cantSplit/>
        </w:trPr>
        <w:tc>
          <w:tcPr>
            <w:tcW w:w="794" w:type="dxa"/>
          </w:tcPr>
          <w:p w14:paraId="2AB3F833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4576F8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F1FC0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7BB9B03A" w14:textId="77777777" w:rsidTr="00280825">
        <w:trPr>
          <w:cantSplit/>
        </w:trPr>
        <w:tc>
          <w:tcPr>
            <w:tcW w:w="794" w:type="dxa"/>
          </w:tcPr>
          <w:p w14:paraId="4F95567A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2363D5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DAA96B6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78B7B92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647E7D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5547FF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683B444C" w14:textId="77777777" w:rsidTr="007E1F29">
        <w:trPr>
          <w:cantSplit/>
        </w:trPr>
        <w:tc>
          <w:tcPr>
            <w:tcW w:w="794" w:type="dxa"/>
          </w:tcPr>
          <w:p w14:paraId="3B472439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33457FBE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C42581F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8119CBE" w14:textId="77777777" w:rsidTr="007E1F29">
        <w:trPr>
          <w:cantSplit/>
        </w:trPr>
        <w:tc>
          <w:tcPr>
            <w:tcW w:w="794" w:type="dxa"/>
          </w:tcPr>
          <w:p w14:paraId="44B809CD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5CD06B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B475A1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182BAF2" w14:textId="77777777" w:rsidTr="007E1F29">
        <w:trPr>
          <w:cantSplit/>
        </w:trPr>
        <w:tc>
          <w:tcPr>
            <w:tcW w:w="794" w:type="dxa"/>
          </w:tcPr>
          <w:p w14:paraId="56B71D9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F6C102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57487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548FB29" w14:textId="77777777" w:rsidTr="007E1F29">
        <w:trPr>
          <w:cantSplit/>
        </w:trPr>
        <w:tc>
          <w:tcPr>
            <w:tcW w:w="794" w:type="dxa"/>
          </w:tcPr>
          <w:p w14:paraId="2F4A899E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8E329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387E1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F2F292A" w14:textId="77777777" w:rsidTr="007E1F29">
        <w:trPr>
          <w:cantSplit/>
        </w:trPr>
        <w:tc>
          <w:tcPr>
            <w:tcW w:w="794" w:type="dxa"/>
          </w:tcPr>
          <w:p w14:paraId="0BD83B73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6D5F7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F3B33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007B6AF6" w14:textId="77777777" w:rsidTr="00280825">
        <w:trPr>
          <w:cantSplit/>
        </w:trPr>
        <w:tc>
          <w:tcPr>
            <w:tcW w:w="794" w:type="dxa"/>
          </w:tcPr>
          <w:p w14:paraId="3F4AE994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EFAAE2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9C2FE17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55E3CDC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89A7DF6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DF4842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5BCBF7E1" w14:textId="77777777" w:rsidTr="007E1F29">
        <w:trPr>
          <w:cantSplit/>
        </w:trPr>
        <w:tc>
          <w:tcPr>
            <w:tcW w:w="794" w:type="dxa"/>
          </w:tcPr>
          <w:p w14:paraId="1F599E1D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C138411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3BE6F99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4737FC3" w14:textId="77777777" w:rsidTr="007E1F29">
        <w:trPr>
          <w:cantSplit/>
        </w:trPr>
        <w:tc>
          <w:tcPr>
            <w:tcW w:w="794" w:type="dxa"/>
          </w:tcPr>
          <w:p w14:paraId="3AF14E87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5E5813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5B23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4A8D51F4" w14:textId="77777777" w:rsidTr="007E1F29">
        <w:trPr>
          <w:cantSplit/>
        </w:trPr>
        <w:tc>
          <w:tcPr>
            <w:tcW w:w="794" w:type="dxa"/>
          </w:tcPr>
          <w:p w14:paraId="3DF93F4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DFD155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281A8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3C8BCD7" w14:textId="77777777" w:rsidTr="007E1F29">
        <w:trPr>
          <w:cantSplit/>
        </w:trPr>
        <w:tc>
          <w:tcPr>
            <w:tcW w:w="794" w:type="dxa"/>
          </w:tcPr>
          <w:p w14:paraId="2A8DD2FC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DE3E31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8CBA0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5E5481B" w14:textId="77777777" w:rsidTr="007E1F29">
        <w:trPr>
          <w:cantSplit/>
        </w:trPr>
        <w:tc>
          <w:tcPr>
            <w:tcW w:w="794" w:type="dxa"/>
          </w:tcPr>
          <w:p w14:paraId="17013CFB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8D177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CAF9F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225C70DD" w14:textId="77777777" w:rsidTr="00280825">
        <w:trPr>
          <w:cantSplit/>
        </w:trPr>
        <w:tc>
          <w:tcPr>
            <w:tcW w:w="794" w:type="dxa"/>
          </w:tcPr>
          <w:p w14:paraId="780C34E8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56A74A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F62A3DA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4CD5A8A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34CCAC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9C9A3C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06DD53DA" w14:textId="77777777" w:rsidTr="007E1F29">
        <w:trPr>
          <w:cantSplit/>
        </w:trPr>
        <w:tc>
          <w:tcPr>
            <w:tcW w:w="794" w:type="dxa"/>
          </w:tcPr>
          <w:p w14:paraId="3BB47CCB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6244BF8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98322DE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33829463" w14:textId="77777777" w:rsidTr="007E1F29">
        <w:trPr>
          <w:cantSplit/>
        </w:trPr>
        <w:tc>
          <w:tcPr>
            <w:tcW w:w="794" w:type="dxa"/>
          </w:tcPr>
          <w:p w14:paraId="73E6845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6F2B7B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E40AE3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09FE745" w14:textId="77777777" w:rsidTr="007E1F29">
        <w:trPr>
          <w:cantSplit/>
        </w:trPr>
        <w:tc>
          <w:tcPr>
            <w:tcW w:w="794" w:type="dxa"/>
          </w:tcPr>
          <w:p w14:paraId="33835F59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EDBAD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24A37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DBDD74B" w14:textId="77777777" w:rsidTr="007E1F29">
        <w:trPr>
          <w:cantSplit/>
        </w:trPr>
        <w:tc>
          <w:tcPr>
            <w:tcW w:w="794" w:type="dxa"/>
          </w:tcPr>
          <w:p w14:paraId="3178102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6101941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A5CD33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959B629" w14:textId="77777777" w:rsidTr="007E1F29">
        <w:trPr>
          <w:cantSplit/>
        </w:trPr>
        <w:tc>
          <w:tcPr>
            <w:tcW w:w="794" w:type="dxa"/>
          </w:tcPr>
          <w:p w14:paraId="76F95A2B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0522A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0E297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7CA08FFD" w14:textId="77777777" w:rsidTr="00280825">
        <w:trPr>
          <w:cantSplit/>
        </w:trPr>
        <w:tc>
          <w:tcPr>
            <w:tcW w:w="794" w:type="dxa"/>
          </w:tcPr>
          <w:p w14:paraId="31AE2D85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150D01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6C0D8B2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19B81F8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F45F1EB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5E8243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57D898E5" w14:textId="77777777" w:rsidTr="007E1F29">
        <w:trPr>
          <w:cantSplit/>
        </w:trPr>
        <w:tc>
          <w:tcPr>
            <w:tcW w:w="794" w:type="dxa"/>
          </w:tcPr>
          <w:p w14:paraId="479E5A0E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0F1A706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1A16625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3E1F07EB" w14:textId="77777777" w:rsidTr="007E1F29">
        <w:trPr>
          <w:cantSplit/>
        </w:trPr>
        <w:tc>
          <w:tcPr>
            <w:tcW w:w="794" w:type="dxa"/>
          </w:tcPr>
          <w:p w14:paraId="2B6E61FC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B1BD64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BB6BAF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324AF08C" w14:textId="77777777" w:rsidTr="007E1F29">
        <w:trPr>
          <w:cantSplit/>
        </w:trPr>
        <w:tc>
          <w:tcPr>
            <w:tcW w:w="794" w:type="dxa"/>
          </w:tcPr>
          <w:p w14:paraId="477F993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259A77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A385A6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F2F62A8" w14:textId="77777777" w:rsidTr="007E1F29">
        <w:trPr>
          <w:cantSplit/>
        </w:trPr>
        <w:tc>
          <w:tcPr>
            <w:tcW w:w="794" w:type="dxa"/>
          </w:tcPr>
          <w:p w14:paraId="7FFAEA0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F0C6BD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05237D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037ADA48" w14:textId="77777777" w:rsidTr="007E1F29">
        <w:trPr>
          <w:cantSplit/>
        </w:trPr>
        <w:tc>
          <w:tcPr>
            <w:tcW w:w="794" w:type="dxa"/>
          </w:tcPr>
          <w:p w14:paraId="77E87E4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40586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8D657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0CA826AB" w14:textId="77777777" w:rsidTr="00280825">
        <w:trPr>
          <w:cantSplit/>
        </w:trPr>
        <w:tc>
          <w:tcPr>
            <w:tcW w:w="794" w:type="dxa"/>
          </w:tcPr>
          <w:p w14:paraId="1B14B148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E1E8AF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9E01E3A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0A7E527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F46214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6345EC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0F6FC06C" w14:textId="77777777" w:rsidTr="007E1F29">
        <w:trPr>
          <w:cantSplit/>
        </w:trPr>
        <w:tc>
          <w:tcPr>
            <w:tcW w:w="794" w:type="dxa"/>
          </w:tcPr>
          <w:p w14:paraId="2B2E7001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F8BA8DC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BD9D93D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2CB3EE30" w14:textId="77777777" w:rsidTr="007E1F29">
        <w:trPr>
          <w:cantSplit/>
        </w:trPr>
        <w:tc>
          <w:tcPr>
            <w:tcW w:w="794" w:type="dxa"/>
          </w:tcPr>
          <w:p w14:paraId="4D3598BF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31A2F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46A851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3E67D990" w14:textId="77777777" w:rsidTr="007E1F29">
        <w:trPr>
          <w:cantSplit/>
        </w:trPr>
        <w:tc>
          <w:tcPr>
            <w:tcW w:w="794" w:type="dxa"/>
          </w:tcPr>
          <w:p w14:paraId="0DC57B3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147CF0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09F779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3092FA76" w14:textId="77777777" w:rsidTr="007E1F29">
        <w:trPr>
          <w:cantSplit/>
        </w:trPr>
        <w:tc>
          <w:tcPr>
            <w:tcW w:w="794" w:type="dxa"/>
          </w:tcPr>
          <w:p w14:paraId="311245C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0B9C51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788BA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8CD5CEB" w14:textId="77777777" w:rsidTr="007E1F29">
        <w:trPr>
          <w:cantSplit/>
        </w:trPr>
        <w:tc>
          <w:tcPr>
            <w:tcW w:w="794" w:type="dxa"/>
          </w:tcPr>
          <w:p w14:paraId="119F447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11E9D6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448C7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6F0C060C" w14:textId="77777777" w:rsidTr="00280825">
        <w:trPr>
          <w:cantSplit/>
        </w:trPr>
        <w:tc>
          <w:tcPr>
            <w:tcW w:w="794" w:type="dxa"/>
          </w:tcPr>
          <w:p w14:paraId="197252E1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E23B5B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B50DB18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0C45752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7F1EE61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52BDBB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624437AB" w14:textId="77777777" w:rsidTr="007E1F29">
        <w:trPr>
          <w:cantSplit/>
        </w:trPr>
        <w:tc>
          <w:tcPr>
            <w:tcW w:w="794" w:type="dxa"/>
          </w:tcPr>
          <w:p w14:paraId="5FABC77C" w14:textId="77777777" w:rsidR="007E1F29" w:rsidRPr="0034316E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14:paraId="5C10BEFB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97B8259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8F289C9" w14:textId="77777777" w:rsidTr="007E1F29">
        <w:trPr>
          <w:cantSplit/>
        </w:trPr>
        <w:tc>
          <w:tcPr>
            <w:tcW w:w="794" w:type="dxa"/>
          </w:tcPr>
          <w:p w14:paraId="6E1882D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5F9B1D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CE85DF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55C3E944" w14:textId="77777777" w:rsidTr="007E1F29">
        <w:trPr>
          <w:cantSplit/>
        </w:trPr>
        <w:tc>
          <w:tcPr>
            <w:tcW w:w="794" w:type="dxa"/>
          </w:tcPr>
          <w:p w14:paraId="3B9CD2B0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4B8EA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AC0837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49686D13" w14:textId="77777777" w:rsidTr="007E1F29">
        <w:trPr>
          <w:cantSplit/>
        </w:trPr>
        <w:tc>
          <w:tcPr>
            <w:tcW w:w="794" w:type="dxa"/>
          </w:tcPr>
          <w:p w14:paraId="57D8B3E3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F79F1AB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38FDA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D8846C0" w14:textId="77777777" w:rsidTr="007E1F29">
        <w:trPr>
          <w:cantSplit/>
        </w:trPr>
        <w:tc>
          <w:tcPr>
            <w:tcW w:w="794" w:type="dxa"/>
          </w:tcPr>
          <w:p w14:paraId="462D57BB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8B7501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147990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027AC677" w14:textId="77777777" w:rsidTr="00280825">
        <w:trPr>
          <w:cantSplit/>
        </w:trPr>
        <w:tc>
          <w:tcPr>
            <w:tcW w:w="794" w:type="dxa"/>
          </w:tcPr>
          <w:p w14:paraId="700F31DA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1F86D03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B1C6373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417DE95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2010AA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2C2B17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4B4D684B" w14:textId="77777777" w:rsidTr="007E1F29">
        <w:trPr>
          <w:cantSplit/>
        </w:trPr>
        <w:tc>
          <w:tcPr>
            <w:tcW w:w="794" w:type="dxa"/>
          </w:tcPr>
          <w:p w14:paraId="166CD212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67C3C9DD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D240E82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4DFD6DEC" w14:textId="77777777" w:rsidTr="007E1F29">
        <w:trPr>
          <w:cantSplit/>
        </w:trPr>
        <w:tc>
          <w:tcPr>
            <w:tcW w:w="794" w:type="dxa"/>
          </w:tcPr>
          <w:p w14:paraId="73A6E1A1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2ADC44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51036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5E8D3B98" w14:textId="77777777" w:rsidTr="007E1F29">
        <w:trPr>
          <w:cantSplit/>
        </w:trPr>
        <w:tc>
          <w:tcPr>
            <w:tcW w:w="794" w:type="dxa"/>
          </w:tcPr>
          <w:p w14:paraId="0E6EE43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358731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9036A5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61EFA051" w14:textId="77777777" w:rsidTr="007E1F29">
        <w:trPr>
          <w:cantSplit/>
        </w:trPr>
        <w:tc>
          <w:tcPr>
            <w:tcW w:w="794" w:type="dxa"/>
          </w:tcPr>
          <w:p w14:paraId="6B342662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B17A95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B87F1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04E96ABA" w14:textId="77777777" w:rsidTr="007E1F29">
        <w:trPr>
          <w:cantSplit/>
        </w:trPr>
        <w:tc>
          <w:tcPr>
            <w:tcW w:w="794" w:type="dxa"/>
          </w:tcPr>
          <w:p w14:paraId="40E627E8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95B902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E777BE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275BD622" w14:textId="77777777" w:rsidTr="00280825">
        <w:trPr>
          <w:cantSplit/>
        </w:trPr>
        <w:tc>
          <w:tcPr>
            <w:tcW w:w="794" w:type="dxa"/>
          </w:tcPr>
          <w:p w14:paraId="09B0059E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D430AB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932AA46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34316E" w14:paraId="1DA734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7BB03B0" w14:textId="77777777" w:rsidR="007E1F29" w:rsidRPr="0034316E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8962FC" w14:textId="77777777" w:rsidR="007E1F29" w:rsidRPr="0034316E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7E1F29" w:rsidRPr="0034316E" w14:paraId="1463123E" w14:textId="77777777" w:rsidTr="007E1F29">
        <w:trPr>
          <w:cantSplit/>
        </w:trPr>
        <w:tc>
          <w:tcPr>
            <w:tcW w:w="794" w:type="dxa"/>
          </w:tcPr>
          <w:p w14:paraId="329D274B" w14:textId="77777777" w:rsidR="007E1F29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51F93C8A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194613B" w14:textId="77777777" w:rsidR="007E1F29" w:rsidRPr="0034316E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7C4AD0F6" w14:textId="77777777" w:rsidTr="007E1F29">
        <w:trPr>
          <w:cantSplit/>
        </w:trPr>
        <w:tc>
          <w:tcPr>
            <w:tcW w:w="794" w:type="dxa"/>
          </w:tcPr>
          <w:p w14:paraId="37BF8707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ABDB5A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0AF44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45F6131" w14:textId="77777777" w:rsidTr="007E1F29">
        <w:trPr>
          <w:cantSplit/>
        </w:trPr>
        <w:tc>
          <w:tcPr>
            <w:tcW w:w="794" w:type="dxa"/>
          </w:tcPr>
          <w:p w14:paraId="5D3F66E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5B775E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F4DFB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BAA9A8A" w14:textId="77777777" w:rsidTr="007E1F29">
        <w:trPr>
          <w:cantSplit/>
        </w:trPr>
        <w:tc>
          <w:tcPr>
            <w:tcW w:w="794" w:type="dxa"/>
          </w:tcPr>
          <w:p w14:paraId="2A204176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27C093C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7B1391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7E1F29" w:rsidRPr="0034316E" w14:paraId="18D46C2D" w14:textId="77777777" w:rsidTr="007E1F29">
        <w:trPr>
          <w:cantSplit/>
        </w:trPr>
        <w:tc>
          <w:tcPr>
            <w:tcW w:w="794" w:type="dxa"/>
          </w:tcPr>
          <w:p w14:paraId="7AF75315" w14:textId="77777777" w:rsidR="007E1F29" w:rsidRPr="0034316E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3B3A3F" w14:textId="77777777" w:rsidR="007E1F29" w:rsidRPr="0034316E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367932" w14:textId="77777777" w:rsidR="007E1F29" w:rsidRPr="0034316E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0E50D8F9" w14:textId="77777777" w:rsidTr="00280825">
        <w:trPr>
          <w:cantSplit/>
        </w:trPr>
        <w:tc>
          <w:tcPr>
            <w:tcW w:w="794" w:type="dxa"/>
          </w:tcPr>
          <w:p w14:paraId="2846BB3D" w14:textId="77777777" w:rsidR="00E921FB" w:rsidRPr="0034316E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89D22D" w14:textId="77777777" w:rsidR="00E921FB" w:rsidRPr="0034316E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EA08D04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0A16CD8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4EB404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5C9D98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650B427C" w14:textId="77777777" w:rsidTr="003148D4">
        <w:trPr>
          <w:cantSplit/>
        </w:trPr>
        <w:tc>
          <w:tcPr>
            <w:tcW w:w="794" w:type="dxa"/>
          </w:tcPr>
          <w:p w14:paraId="27D68457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B9FB31A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8A6E0CF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C095EB5" w14:textId="77777777" w:rsidTr="003148D4">
        <w:trPr>
          <w:cantSplit/>
        </w:trPr>
        <w:tc>
          <w:tcPr>
            <w:tcW w:w="794" w:type="dxa"/>
          </w:tcPr>
          <w:p w14:paraId="7C026E5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5074B3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99B033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0DF6752" w14:textId="77777777" w:rsidTr="003148D4">
        <w:trPr>
          <w:cantSplit/>
        </w:trPr>
        <w:tc>
          <w:tcPr>
            <w:tcW w:w="794" w:type="dxa"/>
          </w:tcPr>
          <w:p w14:paraId="7E8318D9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5D2789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C2590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1EEE1CB" w14:textId="77777777" w:rsidTr="003148D4">
        <w:trPr>
          <w:cantSplit/>
        </w:trPr>
        <w:tc>
          <w:tcPr>
            <w:tcW w:w="794" w:type="dxa"/>
          </w:tcPr>
          <w:p w14:paraId="558B8A95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504F2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F9103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1E15F87" w14:textId="77777777" w:rsidTr="003148D4">
        <w:trPr>
          <w:cantSplit/>
        </w:trPr>
        <w:tc>
          <w:tcPr>
            <w:tcW w:w="794" w:type="dxa"/>
          </w:tcPr>
          <w:p w14:paraId="74591936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291F2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9E1D92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3C0DF1D1" w14:textId="77777777" w:rsidTr="00280825">
        <w:trPr>
          <w:cantSplit/>
        </w:trPr>
        <w:tc>
          <w:tcPr>
            <w:tcW w:w="794" w:type="dxa"/>
          </w:tcPr>
          <w:p w14:paraId="5E1A90B0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2D9730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E02AF8C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50784E5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81578C8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C77249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0BA49F42" w14:textId="77777777" w:rsidTr="003148D4">
        <w:trPr>
          <w:cantSplit/>
        </w:trPr>
        <w:tc>
          <w:tcPr>
            <w:tcW w:w="794" w:type="dxa"/>
          </w:tcPr>
          <w:p w14:paraId="3262F25E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8F8DCEA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E3FAB8A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9D827F9" w14:textId="77777777" w:rsidTr="003148D4">
        <w:trPr>
          <w:cantSplit/>
        </w:trPr>
        <w:tc>
          <w:tcPr>
            <w:tcW w:w="794" w:type="dxa"/>
          </w:tcPr>
          <w:p w14:paraId="457E5D7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D3E0A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5DC195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3AA69D9" w14:textId="77777777" w:rsidTr="003148D4">
        <w:trPr>
          <w:cantSplit/>
        </w:trPr>
        <w:tc>
          <w:tcPr>
            <w:tcW w:w="794" w:type="dxa"/>
          </w:tcPr>
          <w:p w14:paraId="24827A2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9556A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2A23C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513F6CF" w14:textId="77777777" w:rsidTr="003148D4">
        <w:trPr>
          <w:cantSplit/>
        </w:trPr>
        <w:tc>
          <w:tcPr>
            <w:tcW w:w="794" w:type="dxa"/>
          </w:tcPr>
          <w:p w14:paraId="0BAB6F4B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D95255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3868AA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5DFC536E" w14:textId="77777777" w:rsidTr="003148D4">
        <w:trPr>
          <w:cantSplit/>
        </w:trPr>
        <w:tc>
          <w:tcPr>
            <w:tcW w:w="794" w:type="dxa"/>
          </w:tcPr>
          <w:p w14:paraId="09F02DC2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E1814B0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DE7A07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6F89FEB6" w14:textId="77777777" w:rsidTr="00280825">
        <w:trPr>
          <w:cantSplit/>
        </w:trPr>
        <w:tc>
          <w:tcPr>
            <w:tcW w:w="794" w:type="dxa"/>
          </w:tcPr>
          <w:p w14:paraId="34198A96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E67E59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BFD78EA" w14:textId="77777777" w:rsidR="007E1F29" w:rsidRPr="0034316E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2121E4B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61478F4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712193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3E2E0B33" w14:textId="77777777" w:rsidTr="003148D4">
        <w:trPr>
          <w:cantSplit/>
        </w:trPr>
        <w:tc>
          <w:tcPr>
            <w:tcW w:w="794" w:type="dxa"/>
          </w:tcPr>
          <w:p w14:paraId="2C4EF713" w14:textId="77777777" w:rsidR="00A46E56" w:rsidRPr="0034316E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14:paraId="6C696426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233F440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59E0BAC5" w14:textId="77777777" w:rsidTr="003148D4">
        <w:trPr>
          <w:cantSplit/>
        </w:trPr>
        <w:tc>
          <w:tcPr>
            <w:tcW w:w="794" w:type="dxa"/>
          </w:tcPr>
          <w:p w14:paraId="0770761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6F7D5E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294249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185E199" w14:textId="77777777" w:rsidTr="003148D4">
        <w:trPr>
          <w:cantSplit/>
        </w:trPr>
        <w:tc>
          <w:tcPr>
            <w:tcW w:w="794" w:type="dxa"/>
          </w:tcPr>
          <w:p w14:paraId="1D69EB1D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36D7F52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BA20B8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E41BF4A" w14:textId="77777777" w:rsidTr="003148D4">
        <w:trPr>
          <w:cantSplit/>
        </w:trPr>
        <w:tc>
          <w:tcPr>
            <w:tcW w:w="794" w:type="dxa"/>
          </w:tcPr>
          <w:p w14:paraId="382C919C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DADE39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8BEE4D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A5000E3" w14:textId="77777777" w:rsidTr="003148D4">
        <w:trPr>
          <w:cantSplit/>
        </w:trPr>
        <w:tc>
          <w:tcPr>
            <w:tcW w:w="794" w:type="dxa"/>
          </w:tcPr>
          <w:p w14:paraId="5B544004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28B3E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8A14E3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13E11CC5" w14:textId="77777777" w:rsidTr="00280825">
        <w:trPr>
          <w:cantSplit/>
        </w:trPr>
        <w:tc>
          <w:tcPr>
            <w:tcW w:w="794" w:type="dxa"/>
          </w:tcPr>
          <w:p w14:paraId="7A3ED5AF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9896E1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E195BAD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136AA37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DDED8D5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314D2E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6A0F4CCA" w14:textId="77777777" w:rsidTr="003148D4">
        <w:trPr>
          <w:cantSplit/>
        </w:trPr>
        <w:tc>
          <w:tcPr>
            <w:tcW w:w="794" w:type="dxa"/>
          </w:tcPr>
          <w:p w14:paraId="7D0E108D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F9DE8E3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7FC0317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5931DD30" w14:textId="77777777" w:rsidTr="003148D4">
        <w:trPr>
          <w:cantSplit/>
        </w:trPr>
        <w:tc>
          <w:tcPr>
            <w:tcW w:w="794" w:type="dxa"/>
          </w:tcPr>
          <w:p w14:paraId="6801CD81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35ABD3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0D8EF3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34BF152" w14:textId="77777777" w:rsidTr="003148D4">
        <w:trPr>
          <w:cantSplit/>
        </w:trPr>
        <w:tc>
          <w:tcPr>
            <w:tcW w:w="794" w:type="dxa"/>
          </w:tcPr>
          <w:p w14:paraId="68FF5D44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A9E9F3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80C68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3BD0F00" w14:textId="77777777" w:rsidTr="003148D4">
        <w:trPr>
          <w:cantSplit/>
        </w:trPr>
        <w:tc>
          <w:tcPr>
            <w:tcW w:w="794" w:type="dxa"/>
          </w:tcPr>
          <w:p w14:paraId="0375A1F2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D27B82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D905B6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3DF5EBB" w14:textId="77777777" w:rsidTr="003148D4">
        <w:trPr>
          <w:cantSplit/>
        </w:trPr>
        <w:tc>
          <w:tcPr>
            <w:tcW w:w="794" w:type="dxa"/>
          </w:tcPr>
          <w:p w14:paraId="36F564D1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297C7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98D99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2F1EB7DF" w14:textId="77777777" w:rsidTr="00280825">
        <w:trPr>
          <w:cantSplit/>
        </w:trPr>
        <w:tc>
          <w:tcPr>
            <w:tcW w:w="794" w:type="dxa"/>
          </w:tcPr>
          <w:p w14:paraId="2B41D153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082922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880BA88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45170C7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D80C90D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ADC2CE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0D5B3AC0" w14:textId="77777777" w:rsidTr="003148D4">
        <w:trPr>
          <w:cantSplit/>
        </w:trPr>
        <w:tc>
          <w:tcPr>
            <w:tcW w:w="794" w:type="dxa"/>
          </w:tcPr>
          <w:p w14:paraId="2045EA7A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5411B78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DC79992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C79AE33" w14:textId="77777777" w:rsidTr="003148D4">
        <w:trPr>
          <w:cantSplit/>
        </w:trPr>
        <w:tc>
          <w:tcPr>
            <w:tcW w:w="794" w:type="dxa"/>
          </w:tcPr>
          <w:p w14:paraId="7FE9A0E0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CDBC5E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C039E4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46E62BD" w14:textId="77777777" w:rsidTr="003148D4">
        <w:trPr>
          <w:cantSplit/>
        </w:trPr>
        <w:tc>
          <w:tcPr>
            <w:tcW w:w="794" w:type="dxa"/>
          </w:tcPr>
          <w:p w14:paraId="631CDA94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FA49F0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F364C9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B8F8A56" w14:textId="77777777" w:rsidTr="003148D4">
        <w:trPr>
          <w:cantSplit/>
        </w:trPr>
        <w:tc>
          <w:tcPr>
            <w:tcW w:w="794" w:type="dxa"/>
          </w:tcPr>
          <w:p w14:paraId="59CEBFE7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A4F98D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0680F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0683BEB" w14:textId="77777777" w:rsidTr="003148D4">
        <w:trPr>
          <w:cantSplit/>
        </w:trPr>
        <w:tc>
          <w:tcPr>
            <w:tcW w:w="794" w:type="dxa"/>
          </w:tcPr>
          <w:p w14:paraId="6CBAB498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AF23A1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F6AD6E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2CE82F7A" w14:textId="77777777" w:rsidTr="00280825">
        <w:trPr>
          <w:cantSplit/>
        </w:trPr>
        <w:tc>
          <w:tcPr>
            <w:tcW w:w="794" w:type="dxa"/>
          </w:tcPr>
          <w:p w14:paraId="39CF4983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4407B2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2721FCE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0CC6039E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F3AFC6C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F2AC3A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40C2ADAF" w14:textId="77777777" w:rsidTr="003148D4">
        <w:trPr>
          <w:cantSplit/>
        </w:trPr>
        <w:tc>
          <w:tcPr>
            <w:tcW w:w="794" w:type="dxa"/>
          </w:tcPr>
          <w:p w14:paraId="23857002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126CBA0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85E9D3A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A7335DA" w14:textId="77777777" w:rsidTr="003148D4">
        <w:trPr>
          <w:cantSplit/>
        </w:trPr>
        <w:tc>
          <w:tcPr>
            <w:tcW w:w="794" w:type="dxa"/>
          </w:tcPr>
          <w:p w14:paraId="078DF6D5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42FE33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1EECE7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1990059" w14:textId="77777777" w:rsidTr="003148D4">
        <w:trPr>
          <w:cantSplit/>
        </w:trPr>
        <w:tc>
          <w:tcPr>
            <w:tcW w:w="794" w:type="dxa"/>
          </w:tcPr>
          <w:p w14:paraId="30E5E787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EFFF4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2153C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E3052D1" w14:textId="77777777" w:rsidTr="003148D4">
        <w:trPr>
          <w:cantSplit/>
        </w:trPr>
        <w:tc>
          <w:tcPr>
            <w:tcW w:w="794" w:type="dxa"/>
          </w:tcPr>
          <w:p w14:paraId="35AF0922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FE3D0A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785A63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045C814" w14:textId="77777777" w:rsidTr="003148D4">
        <w:trPr>
          <w:cantSplit/>
        </w:trPr>
        <w:tc>
          <w:tcPr>
            <w:tcW w:w="794" w:type="dxa"/>
          </w:tcPr>
          <w:p w14:paraId="2EE60760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B5B37C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B36C12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72D7ACAF" w14:textId="77777777" w:rsidTr="00280825">
        <w:trPr>
          <w:cantSplit/>
        </w:trPr>
        <w:tc>
          <w:tcPr>
            <w:tcW w:w="794" w:type="dxa"/>
          </w:tcPr>
          <w:p w14:paraId="0019836F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D3D678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7089D33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32E0E7D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838F76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2364DA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37DAA021" w14:textId="77777777" w:rsidTr="003148D4">
        <w:trPr>
          <w:cantSplit/>
        </w:trPr>
        <w:tc>
          <w:tcPr>
            <w:tcW w:w="794" w:type="dxa"/>
          </w:tcPr>
          <w:p w14:paraId="792C31CC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F7F4C82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1A6D232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3EBF04A" w14:textId="77777777" w:rsidTr="003148D4">
        <w:trPr>
          <w:cantSplit/>
        </w:trPr>
        <w:tc>
          <w:tcPr>
            <w:tcW w:w="794" w:type="dxa"/>
          </w:tcPr>
          <w:p w14:paraId="593DF544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F72565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2588C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E206E42" w14:textId="77777777" w:rsidTr="003148D4">
        <w:trPr>
          <w:cantSplit/>
        </w:trPr>
        <w:tc>
          <w:tcPr>
            <w:tcW w:w="794" w:type="dxa"/>
          </w:tcPr>
          <w:p w14:paraId="6D6E236B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51A639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62B758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C92CAB3" w14:textId="77777777" w:rsidTr="003148D4">
        <w:trPr>
          <w:cantSplit/>
        </w:trPr>
        <w:tc>
          <w:tcPr>
            <w:tcW w:w="794" w:type="dxa"/>
          </w:tcPr>
          <w:p w14:paraId="5D3291CC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10254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743E9D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B776C9D" w14:textId="77777777" w:rsidTr="003148D4">
        <w:trPr>
          <w:cantSplit/>
        </w:trPr>
        <w:tc>
          <w:tcPr>
            <w:tcW w:w="794" w:type="dxa"/>
          </w:tcPr>
          <w:p w14:paraId="567721AC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53AC03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FAB17A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3902C882" w14:textId="77777777" w:rsidTr="00280825">
        <w:trPr>
          <w:cantSplit/>
        </w:trPr>
        <w:tc>
          <w:tcPr>
            <w:tcW w:w="794" w:type="dxa"/>
          </w:tcPr>
          <w:p w14:paraId="3F8E8DF7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E908C8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AD2F3A0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1374FB6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9D91724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59AE00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19201291" w14:textId="77777777" w:rsidTr="003148D4">
        <w:trPr>
          <w:cantSplit/>
        </w:trPr>
        <w:tc>
          <w:tcPr>
            <w:tcW w:w="794" w:type="dxa"/>
          </w:tcPr>
          <w:p w14:paraId="09DCC016" w14:textId="77777777" w:rsidR="00A46E56" w:rsidRPr="0034316E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14:paraId="74C1CB87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9A9FB72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658CB26" w14:textId="77777777" w:rsidTr="003148D4">
        <w:trPr>
          <w:cantSplit/>
        </w:trPr>
        <w:tc>
          <w:tcPr>
            <w:tcW w:w="794" w:type="dxa"/>
          </w:tcPr>
          <w:p w14:paraId="7E750975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F8C3F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82BB5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EC8B51E" w14:textId="77777777" w:rsidTr="003148D4">
        <w:trPr>
          <w:cantSplit/>
        </w:trPr>
        <w:tc>
          <w:tcPr>
            <w:tcW w:w="794" w:type="dxa"/>
          </w:tcPr>
          <w:p w14:paraId="1776378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3D6E98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C87F4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28FF8B3" w14:textId="77777777" w:rsidTr="003148D4">
        <w:trPr>
          <w:cantSplit/>
        </w:trPr>
        <w:tc>
          <w:tcPr>
            <w:tcW w:w="794" w:type="dxa"/>
          </w:tcPr>
          <w:p w14:paraId="64D91B4F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F9969D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13FAF9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7BB7B08" w14:textId="77777777" w:rsidTr="003148D4">
        <w:trPr>
          <w:cantSplit/>
        </w:trPr>
        <w:tc>
          <w:tcPr>
            <w:tcW w:w="794" w:type="dxa"/>
          </w:tcPr>
          <w:p w14:paraId="2844C77E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A5E5CB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6D7F5B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7DB0A725" w14:textId="77777777" w:rsidTr="00280825">
        <w:trPr>
          <w:cantSplit/>
        </w:trPr>
        <w:tc>
          <w:tcPr>
            <w:tcW w:w="794" w:type="dxa"/>
          </w:tcPr>
          <w:p w14:paraId="6E6BCBDA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786467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D092D93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0D88FFF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4265969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40F879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77359B75" w14:textId="77777777" w:rsidTr="003148D4">
        <w:trPr>
          <w:cantSplit/>
        </w:trPr>
        <w:tc>
          <w:tcPr>
            <w:tcW w:w="794" w:type="dxa"/>
          </w:tcPr>
          <w:p w14:paraId="5BCF8D0D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44631705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876F8DA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5FCE12F" w14:textId="77777777" w:rsidTr="003148D4">
        <w:trPr>
          <w:cantSplit/>
        </w:trPr>
        <w:tc>
          <w:tcPr>
            <w:tcW w:w="794" w:type="dxa"/>
          </w:tcPr>
          <w:p w14:paraId="5E99D6A8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CCCE50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3A064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DD9057C" w14:textId="77777777" w:rsidTr="003148D4">
        <w:trPr>
          <w:cantSplit/>
        </w:trPr>
        <w:tc>
          <w:tcPr>
            <w:tcW w:w="794" w:type="dxa"/>
          </w:tcPr>
          <w:p w14:paraId="3157C581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40C241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68E9AA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62D8614" w14:textId="77777777" w:rsidTr="003148D4">
        <w:trPr>
          <w:cantSplit/>
        </w:trPr>
        <w:tc>
          <w:tcPr>
            <w:tcW w:w="794" w:type="dxa"/>
          </w:tcPr>
          <w:p w14:paraId="19B4410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2ED733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028177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7DB99E0" w14:textId="77777777" w:rsidTr="003148D4">
        <w:trPr>
          <w:cantSplit/>
        </w:trPr>
        <w:tc>
          <w:tcPr>
            <w:tcW w:w="794" w:type="dxa"/>
          </w:tcPr>
          <w:p w14:paraId="3B7D6A8F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6DB9C1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7BF7BA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6E4698EC" w14:textId="77777777" w:rsidTr="00280825">
        <w:trPr>
          <w:cantSplit/>
        </w:trPr>
        <w:tc>
          <w:tcPr>
            <w:tcW w:w="794" w:type="dxa"/>
          </w:tcPr>
          <w:p w14:paraId="4EAAF13A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F52985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5658C1F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130F9EB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3BD5ACD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5146A2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43850D2B" w14:textId="77777777" w:rsidTr="003148D4">
        <w:trPr>
          <w:cantSplit/>
        </w:trPr>
        <w:tc>
          <w:tcPr>
            <w:tcW w:w="794" w:type="dxa"/>
          </w:tcPr>
          <w:p w14:paraId="5949124C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634FC772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6A35874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369F279" w14:textId="77777777" w:rsidTr="003148D4">
        <w:trPr>
          <w:cantSplit/>
        </w:trPr>
        <w:tc>
          <w:tcPr>
            <w:tcW w:w="794" w:type="dxa"/>
          </w:tcPr>
          <w:p w14:paraId="6256F8D8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956896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DA0E79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3F64227" w14:textId="77777777" w:rsidTr="003148D4">
        <w:trPr>
          <w:cantSplit/>
        </w:trPr>
        <w:tc>
          <w:tcPr>
            <w:tcW w:w="794" w:type="dxa"/>
          </w:tcPr>
          <w:p w14:paraId="428806D7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7B3BB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AFFFD4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8CF60C0" w14:textId="77777777" w:rsidTr="003148D4">
        <w:trPr>
          <w:cantSplit/>
        </w:trPr>
        <w:tc>
          <w:tcPr>
            <w:tcW w:w="794" w:type="dxa"/>
          </w:tcPr>
          <w:p w14:paraId="4954BFB7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34B9889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279D6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53B0EA7" w14:textId="77777777" w:rsidTr="003148D4">
        <w:trPr>
          <w:cantSplit/>
        </w:trPr>
        <w:tc>
          <w:tcPr>
            <w:tcW w:w="794" w:type="dxa"/>
          </w:tcPr>
          <w:p w14:paraId="16BF6CC9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BD15FD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0162E1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6C4BC738" w14:textId="77777777" w:rsidTr="00280825">
        <w:trPr>
          <w:cantSplit/>
        </w:trPr>
        <w:tc>
          <w:tcPr>
            <w:tcW w:w="794" w:type="dxa"/>
          </w:tcPr>
          <w:p w14:paraId="25AE105C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B65E48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226B218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28E11A1F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18B1B36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9FADF3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0C727F6F" w14:textId="77777777" w:rsidTr="003148D4">
        <w:trPr>
          <w:cantSplit/>
        </w:trPr>
        <w:tc>
          <w:tcPr>
            <w:tcW w:w="794" w:type="dxa"/>
          </w:tcPr>
          <w:p w14:paraId="5EB3DEBE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357503CE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51FB513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7197C62" w14:textId="77777777" w:rsidTr="003148D4">
        <w:trPr>
          <w:cantSplit/>
        </w:trPr>
        <w:tc>
          <w:tcPr>
            <w:tcW w:w="794" w:type="dxa"/>
          </w:tcPr>
          <w:p w14:paraId="1F8F7D86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ECF39F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F0CDF1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B5AC752" w14:textId="77777777" w:rsidTr="003148D4">
        <w:trPr>
          <w:cantSplit/>
        </w:trPr>
        <w:tc>
          <w:tcPr>
            <w:tcW w:w="794" w:type="dxa"/>
          </w:tcPr>
          <w:p w14:paraId="77C5694E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65CDE5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8AE12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3B98D65" w14:textId="77777777" w:rsidTr="003148D4">
        <w:trPr>
          <w:cantSplit/>
        </w:trPr>
        <w:tc>
          <w:tcPr>
            <w:tcW w:w="794" w:type="dxa"/>
          </w:tcPr>
          <w:p w14:paraId="149D8C61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1F14D1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6E7CE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15B1907" w14:textId="77777777" w:rsidTr="003148D4">
        <w:trPr>
          <w:cantSplit/>
        </w:trPr>
        <w:tc>
          <w:tcPr>
            <w:tcW w:w="794" w:type="dxa"/>
          </w:tcPr>
          <w:p w14:paraId="50722472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ED1190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C7AD96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63A59F4F" w14:textId="77777777" w:rsidTr="00280825">
        <w:trPr>
          <w:cantSplit/>
        </w:trPr>
        <w:tc>
          <w:tcPr>
            <w:tcW w:w="794" w:type="dxa"/>
          </w:tcPr>
          <w:p w14:paraId="0EDBEA9A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C3CD3F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3DD8718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5B50123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494850D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C11BB1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47BD8AA8" w14:textId="77777777" w:rsidTr="003148D4">
        <w:trPr>
          <w:cantSplit/>
        </w:trPr>
        <w:tc>
          <w:tcPr>
            <w:tcW w:w="794" w:type="dxa"/>
          </w:tcPr>
          <w:p w14:paraId="29D7BBAC" w14:textId="77777777" w:rsidR="00A46E56" w:rsidRPr="0034316E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14:paraId="54477A58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552D5909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6B04C1B" w14:textId="77777777" w:rsidTr="003148D4">
        <w:trPr>
          <w:cantSplit/>
        </w:trPr>
        <w:tc>
          <w:tcPr>
            <w:tcW w:w="794" w:type="dxa"/>
          </w:tcPr>
          <w:p w14:paraId="4D7D2772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5F272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6D6B0B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9278328" w14:textId="77777777" w:rsidTr="003148D4">
        <w:trPr>
          <w:cantSplit/>
        </w:trPr>
        <w:tc>
          <w:tcPr>
            <w:tcW w:w="794" w:type="dxa"/>
          </w:tcPr>
          <w:p w14:paraId="346469BF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39983C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1F317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AA88F8E" w14:textId="77777777" w:rsidTr="003148D4">
        <w:trPr>
          <w:cantSplit/>
        </w:trPr>
        <w:tc>
          <w:tcPr>
            <w:tcW w:w="794" w:type="dxa"/>
          </w:tcPr>
          <w:p w14:paraId="2BDF928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048488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5D202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50DD4E01" w14:textId="77777777" w:rsidTr="003148D4">
        <w:trPr>
          <w:cantSplit/>
        </w:trPr>
        <w:tc>
          <w:tcPr>
            <w:tcW w:w="794" w:type="dxa"/>
          </w:tcPr>
          <w:p w14:paraId="7F980450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EA671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81210B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531A0D0D" w14:textId="77777777" w:rsidTr="00280825">
        <w:trPr>
          <w:cantSplit/>
        </w:trPr>
        <w:tc>
          <w:tcPr>
            <w:tcW w:w="794" w:type="dxa"/>
          </w:tcPr>
          <w:p w14:paraId="5506603E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A7093B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97385DD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48A898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FE33677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AD627F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6AE045E9" w14:textId="77777777" w:rsidTr="003148D4">
        <w:trPr>
          <w:cantSplit/>
        </w:trPr>
        <w:tc>
          <w:tcPr>
            <w:tcW w:w="794" w:type="dxa"/>
          </w:tcPr>
          <w:p w14:paraId="06E4A6BD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0CDD66F2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4C313EE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79A8052" w14:textId="77777777" w:rsidTr="003148D4">
        <w:trPr>
          <w:cantSplit/>
        </w:trPr>
        <w:tc>
          <w:tcPr>
            <w:tcW w:w="794" w:type="dxa"/>
          </w:tcPr>
          <w:p w14:paraId="38E6DB2E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733DF8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1D06CB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E7FEAC3" w14:textId="77777777" w:rsidTr="003148D4">
        <w:trPr>
          <w:cantSplit/>
        </w:trPr>
        <w:tc>
          <w:tcPr>
            <w:tcW w:w="794" w:type="dxa"/>
          </w:tcPr>
          <w:p w14:paraId="7D39BD2D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1B5D10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CDF013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6F0E24C" w14:textId="77777777" w:rsidTr="003148D4">
        <w:trPr>
          <w:cantSplit/>
        </w:trPr>
        <w:tc>
          <w:tcPr>
            <w:tcW w:w="794" w:type="dxa"/>
          </w:tcPr>
          <w:p w14:paraId="2C5DF6DC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D41C5B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509F03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71BB6B8" w14:textId="77777777" w:rsidTr="003148D4">
        <w:trPr>
          <w:cantSplit/>
        </w:trPr>
        <w:tc>
          <w:tcPr>
            <w:tcW w:w="794" w:type="dxa"/>
          </w:tcPr>
          <w:p w14:paraId="22265DE6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ECF455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662811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68B0983F" w14:textId="77777777" w:rsidTr="00280825">
        <w:trPr>
          <w:cantSplit/>
        </w:trPr>
        <w:tc>
          <w:tcPr>
            <w:tcW w:w="794" w:type="dxa"/>
          </w:tcPr>
          <w:p w14:paraId="0D3D8092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7A2A2C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9CDA6EA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559B6B2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1894CC7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534C1A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68B68E85" w14:textId="77777777" w:rsidTr="003148D4">
        <w:trPr>
          <w:cantSplit/>
        </w:trPr>
        <w:tc>
          <w:tcPr>
            <w:tcW w:w="794" w:type="dxa"/>
          </w:tcPr>
          <w:p w14:paraId="466B35C6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9FACF03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45E47703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A14127A" w14:textId="77777777" w:rsidTr="003148D4">
        <w:trPr>
          <w:cantSplit/>
        </w:trPr>
        <w:tc>
          <w:tcPr>
            <w:tcW w:w="794" w:type="dxa"/>
          </w:tcPr>
          <w:p w14:paraId="3E867BC1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46631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556517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F340F50" w14:textId="77777777" w:rsidTr="003148D4">
        <w:trPr>
          <w:cantSplit/>
        </w:trPr>
        <w:tc>
          <w:tcPr>
            <w:tcW w:w="794" w:type="dxa"/>
          </w:tcPr>
          <w:p w14:paraId="0F15941C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DFBC1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3F372A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DB01F74" w14:textId="77777777" w:rsidTr="003148D4">
        <w:trPr>
          <w:cantSplit/>
        </w:trPr>
        <w:tc>
          <w:tcPr>
            <w:tcW w:w="794" w:type="dxa"/>
          </w:tcPr>
          <w:p w14:paraId="4B3C4DB9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7E8DFE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1A36AC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752D94F" w14:textId="77777777" w:rsidTr="003148D4">
        <w:trPr>
          <w:cantSplit/>
        </w:trPr>
        <w:tc>
          <w:tcPr>
            <w:tcW w:w="794" w:type="dxa"/>
          </w:tcPr>
          <w:p w14:paraId="78B37D1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D3581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E737C1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4316E" w14:paraId="4A877244" w14:textId="77777777" w:rsidTr="00280825">
        <w:trPr>
          <w:cantSplit/>
        </w:trPr>
        <w:tc>
          <w:tcPr>
            <w:tcW w:w="794" w:type="dxa"/>
          </w:tcPr>
          <w:p w14:paraId="10675849" w14:textId="77777777" w:rsidR="00E921FB" w:rsidRPr="0034316E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B29EEA" w14:textId="77777777" w:rsidR="00E921FB" w:rsidRPr="0034316E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9376CD3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562BD59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E56B77C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CA1247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5AE6BD77" w14:textId="77777777" w:rsidTr="003148D4">
        <w:trPr>
          <w:cantSplit/>
        </w:trPr>
        <w:tc>
          <w:tcPr>
            <w:tcW w:w="794" w:type="dxa"/>
          </w:tcPr>
          <w:p w14:paraId="6AAD79E9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C2AD61C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264AA51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916A05B" w14:textId="77777777" w:rsidTr="003148D4">
        <w:trPr>
          <w:cantSplit/>
        </w:trPr>
        <w:tc>
          <w:tcPr>
            <w:tcW w:w="794" w:type="dxa"/>
          </w:tcPr>
          <w:p w14:paraId="60FF687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57FFE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00930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90896B2" w14:textId="77777777" w:rsidTr="003148D4">
        <w:trPr>
          <w:cantSplit/>
        </w:trPr>
        <w:tc>
          <w:tcPr>
            <w:tcW w:w="794" w:type="dxa"/>
          </w:tcPr>
          <w:p w14:paraId="7412B13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24F255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7163A6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A43C5CD" w14:textId="77777777" w:rsidTr="003148D4">
        <w:trPr>
          <w:cantSplit/>
        </w:trPr>
        <w:tc>
          <w:tcPr>
            <w:tcW w:w="794" w:type="dxa"/>
          </w:tcPr>
          <w:p w14:paraId="7989F7C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F2FC06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BB3DEE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BE1DF38" w14:textId="77777777" w:rsidTr="003148D4">
        <w:trPr>
          <w:cantSplit/>
        </w:trPr>
        <w:tc>
          <w:tcPr>
            <w:tcW w:w="794" w:type="dxa"/>
          </w:tcPr>
          <w:p w14:paraId="55082A5B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4DB99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D5386A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63F081DF" w14:textId="77777777" w:rsidTr="00280825">
        <w:trPr>
          <w:cantSplit/>
        </w:trPr>
        <w:tc>
          <w:tcPr>
            <w:tcW w:w="794" w:type="dxa"/>
          </w:tcPr>
          <w:p w14:paraId="533D67B3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C00E46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CB33E53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5C1441E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36AC8BA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A3417D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3E58E911" w14:textId="77777777" w:rsidTr="003148D4">
        <w:trPr>
          <w:cantSplit/>
        </w:trPr>
        <w:tc>
          <w:tcPr>
            <w:tcW w:w="794" w:type="dxa"/>
          </w:tcPr>
          <w:p w14:paraId="103157E5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005B446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5E1B13B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D41BA29" w14:textId="77777777" w:rsidTr="003148D4">
        <w:trPr>
          <w:cantSplit/>
        </w:trPr>
        <w:tc>
          <w:tcPr>
            <w:tcW w:w="794" w:type="dxa"/>
          </w:tcPr>
          <w:p w14:paraId="73F219B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D0D0C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E639BC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B44A55E" w14:textId="77777777" w:rsidTr="003148D4">
        <w:trPr>
          <w:cantSplit/>
        </w:trPr>
        <w:tc>
          <w:tcPr>
            <w:tcW w:w="794" w:type="dxa"/>
          </w:tcPr>
          <w:p w14:paraId="5D8FA111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22F1D9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A50884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4CF1238" w14:textId="77777777" w:rsidTr="003148D4">
        <w:trPr>
          <w:cantSplit/>
        </w:trPr>
        <w:tc>
          <w:tcPr>
            <w:tcW w:w="794" w:type="dxa"/>
          </w:tcPr>
          <w:p w14:paraId="0388D2D4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0CD40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2ECF3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A860AB1" w14:textId="77777777" w:rsidTr="003148D4">
        <w:trPr>
          <w:cantSplit/>
        </w:trPr>
        <w:tc>
          <w:tcPr>
            <w:tcW w:w="794" w:type="dxa"/>
          </w:tcPr>
          <w:p w14:paraId="06FAC78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C4A5E9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1DB3C2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3DACC331" w14:textId="77777777" w:rsidTr="00280825">
        <w:trPr>
          <w:cantSplit/>
        </w:trPr>
        <w:tc>
          <w:tcPr>
            <w:tcW w:w="794" w:type="dxa"/>
          </w:tcPr>
          <w:p w14:paraId="035513C1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E37281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7C8F0D0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623AE65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2CB3660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F1E069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7F9FB14F" w14:textId="77777777" w:rsidTr="003148D4">
        <w:trPr>
          <w:cantSplit/>
        </w:trPr>
        <w:tc>
          <w:tcPr>
            <w:tcW w:w="794" w:type="dxa"/>
          </w:tcPr>
          <w:p w14:paraId="08A2D140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9424895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EE76F25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7B6E60F" w14:textId="77777777" w:rsidTr="003148D4">
        <w:trPr>
          <w:cantSplit/>
        </w:trPr>
        <w:tc>
          <w:tcPr>
            <w:tcW w:w="794" w:type="dxa"/>
          </w:tcPr>
          <w:p w14:paraId="2C621FDB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6CEDA6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E5D205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5F57AEA9" w14:textId="77777777" w:rsidTr="003148D4">
        <w:trPr>
          <w:cantSplit/>
        </w:trPr>
        <w:tc>
          <w:tcPr>
            <w:tcW w:w="794" w:type="dxa"/>
          </w:tcPr>
          <w:p w14:paraId="0EA47191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A59048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9CF45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12A6A9D" w14:textId="77777777" w:rsidTr="003148D4">
        <w:trPr>
          <w:cantSplit/>
        </w:trPr>
        <w:tc>
          <w:tcPr>
            <w:tcW w:w="794" w:type="dxa"/>
          </w:tcPr>
          <w:p w14:paraId="41D4748B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87C899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274FBB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4023BE70" w14:textId="77777777" w:rsidTr="003148D4">
        <w:trPr>
          <w:cantSplit/>
        </w:trPr>
        <w:tc>
          <w:tcPr>
            <w:tcW w:w="794" w:type="dxa"/>
          </w:tcPr>
          <w:p w14:paraId="7348CCEB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EA42F0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16DCDD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2C881A3C" w14:textId="77777777" w:rsidTr="00280825">
        <w:trPr>
          <w:cantSplit/>
        </w:trPr>
        <w:tc>
          <w:tcPr>
            <w:tcW w:w="794" w:type="dxa"/>
          </w:tcPr>
          <w:p w14:paraId="364D9259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F43AFE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C634237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647DDF9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6F030B2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88C1C1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5FA4E84B" w14:textId="77777777" w:rsidTr="003148D4">
        <w:trPr>
          <w:cantSplit/>
        </w:trPr>
        <w:tc>
          <w:tcPr>
            <w:tcW w:w="794" w:type="dxa"/>
          </w:tcPr>
          <w:p w14:paraId="4BF72222" w14:textId="77777777" w:rsidR="00A46E56" w:rsidRPr="0034316E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14:paraId="62E5455F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0A3313F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333FB0E" w14:textId="77777777" w:rsidTr="003148D4">
        <w:trPr>
          <w:cantSplit/>
        </w:trPr>
        <w:tc>
          <w:tcPr>
            <w:tcW w:w="794" w:type="dxa"/>
          </w:tcPr>
          <w:p w14:paraId="54707E1B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A2AB1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8BB1E2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2ECBA0A" w14:textId="77777777" w:rsidTr="003148D4">
        <w:trPr>
          <w:cantSplit/>
        </w:trPr>
        <w:tc>
          <w:tcPr>
            <w:tcW w:w="794" w:type="dxa"/>
          </w:tcPr>
          <w:p w14:paraId="7C32F44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D2C188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57588C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DBB40B7" w14:textId="77777777" w:rsidTr="003148D4">
        <w:trPr>
          <w:cantSplit/>
        </w:trPr>
        <w:tc>
          <w:tcPr>
            <w:tcW w:w="794" w:type="dxa"/>
          </w:tcPr>
          <w:p w14:paraId="7EAA00E6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F16DB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0AF08D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584F724A" w14:textId="77777777" w:rsidTr="003148D4">
        <w:trPr>
          <w:cantSplit/>
        </w:trPr>
        <w:tc>
          <w:tcPr>
            <w:tcW w:w="794" w:type="dxa"/>
          </w:tcPr>
          <w:p w14:paraId="43AE911C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01B6EA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D2FD62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39AD1F7A" w14:textId="77777777" w:rsidTr="00280825">
        <w:trPr>
          <w:cantSplit/>
        </w:trPr>
        <w:tc>
          <w:tcPr>
            <w:tcW w:w="794" w:type="dxa"/>
          </w:tcPr>
          <w:p w14:paraId="7AE06AFA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7500D2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19D6516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5EC6ED3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E3BC7B2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68D52C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288173D9" w14:textId="77777777" w:rsidTr="003148D4">
        <w:trPr>
          <w:cantSplit/>
        </w:trPr>
        <w:tc>
          <w:tcPr>
            <w:tcW w:w="794" w:type="dxa"/>
          </w:tcPr>
          <w:p w14:paraId="10868CCE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4D4750F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59B7919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30E5BF6" w14:textId="77777777" w:rsidTr="003148D4">
        <w:trPr>
          <w:cantSplit/>
        </w:trPr>
        <w:tc>
          <w:tcPr>
            <w:tcW w:w="794" w:type="dxa"/>
          </w:tcPr>
          <w:p w14:paraId="0946156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B04538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5C5AA5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040AA414" w14:textId="77777777" w:rsidTr="003148D4">
        <w:trPr>
          <w:cantSplit/>
        </w:trPr>
        <w:tc>
          <w:tcPr>
            <w:tcW w:w="794" w:type="dxa"/>
          </w:tcPr>
          <w:p w14:paraId="78EAB50B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306E8A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0D9499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33D5E44" w14:textId="77777777" w:rsidTr="003148D4">
        <w:trPr>
          <w:cantSplit/>
        </w:trPr>
        <w:tc>
          <w:tcPr>
            <w:tcW w:w="794" w:type="dxa"/>
          </w:tcPr>
          <w:p w14:paraId="2745355C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1CD6B3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65676B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88550B9" w14:textId="77777777" w:rsidTr="003148D4">
        <w:trPr>
          <w:cantSplit/>
        </w:trPr>
        <w:tc>
          <w:tcPr>
            <w:tcW w:w="794" w:type="dxa"/>
          </w:tcPr>
          <w:p w14:paraId="14565436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E958A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FC0CD6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4EE1423F" w14:textId="77777777" w:rsidTr="00280825">
        <w:trPr>
          <w:cantSplit/>
        </w:trPr>
        <w:tc>
          <w:tcPr>
            <w:tcW w:w="794" w:type="dxa"/>
          </w:tcPr>
          <w:p w14:paraId="1D76A107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0C3885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2B75583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418710A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E584846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D97C6C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65EB452E" w14:textId="77777777" w:rsidTr="003148D4">
        <w:trPr>
          <w:cantSplit/>
        </w:trPr>
        <w:tc>
          <w:tcPr>
            <w:tcW w:w="794" w:type="dxa"/>
          </w:tcPr>
          <w:p w14:paraId="7596B334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165B83E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65A0129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1C59D1E" w14:textId="77777777" w:rsidTr="003148D4">
        <w:trPr>
          <w:cantSplit/>
        </w:trPr>
        <w:tc>
          <w:tcPr>
            <w:tcW w:w="794" w:type="dxa"/>
          </w:tcPr>
          <w:p w14:paraId="0DC9D3E6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D2DE66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AA993D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F97E484" w14:textId="77777777" w:rsidTr="003148D4">
        <w:trPr>
          <w:cantSplit/>
        </w:trPr>
        <w:tc>
          <w:tcPr>
            <w:tcW w:w="794" w:type="dxa"/>
          </w:tcPr>
          <w:p w14:paraId="05294737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9DCF1E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1F65FA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63516621" w14:textId="77777777" w:rsidTr="003148D4">
        <w:trPr>
          <w:cantSplit/>
        </w:trPr>
        <w:tc>
          <w:tcPr>
            <w:tcW w:w="794" w:type="dxa"/>
          </w:tcPr>
          <w:p w14:paraId="21265460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7FB819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C66D05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A3AD8C3" w14:textId="77777777" w:rsidTr="003148D4">
        <w:trPr>
          <w:cantSplit/>
        </w:trPr>
        <w:tc>
          <w:tcPr>
            <w:tcW w:w="794" w:type="dxa"/>
          </w:tcPr>
          <w:p w14:paraId="44C7F002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4F4568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2687F7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2F75BBAB" w14:textId="77777777" w:rsidTr="00280825">
        <w:trPr>
          <w:cantSplit/>
        </w:trPr>
        <w:tc>
          <w:tcPr>
            <w:tcW w:w="794" w:type="dxa"/>
          </w:tcPr>
          <w:p w14:paraId="5E9A75FF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ADAA93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2AD6909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7B9EC89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1A356E8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49FDEA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519D6082" w14:textId="77777777" w:rsidTr="003148D4">
        <w:trPr>
          <w:cantSplit/>
        </w:trPr>
        <w:tc>
          <w:tcPr>
            <w:tcW w:w="794" w:type="dxa"/>
          </w:tcPr>
          <w:p w14:paraId="1582D0E8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6950BA7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EECE86D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56AF7239" w14:textId="77777777" w:rsidTr="003148D4">
        <w:trPr>
          <w:cantSplit/>
        </w:trPr>
        <w:tc>
          <w:tcPr>
            <w:tcW w:w="794" w:type="dxa"/>
          </w:tcPr>
          <w:p w14:paraId="1D8C3CEF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0A7145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A832BE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5BEB3BB" w14:textId="77777777" w:rsidTr="003148D4">
        <w:trPr>
          <w:cantSplit/>
        </w:trPr>
        <w:tc>
          <w:tcPr>
            <w:tcW w:w="794" w:type="dxa"/>
          </w:tcPr>
          <w:p w14:paraId="23BDCE5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A102EB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F9D72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C104C46" w14:textId="77777777" w:rsidTr="003148D4">
        <w:trPr>
          <w:cantSplit/>
        </w:trPr>
        <w:tc>
          <w:tcPr>
            <w:tcW w:w="794" w:type="dxa"/>
          </w:tcPr>
          <w:p w14:paraId="5001BCE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B833E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ABB374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F564C5F" w14:textId="77777777" w:rsidTr="003148D4">
        <w:trPr>
          <w:cantSplit/>
        </w:trPr>
        <w:tc>
          <w:tcPr>
            <w:tcW w:w="794" w:type="dxa"/>
          </w:tcPr>
          <w:p w14:paraId="084AD8D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6CBD64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AA7BA4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764F4D7F" w14:textId="77777777" w:rsidTr="00280825">
        <w:trPr>
          <w:cantSplit/>
        </w:trPr>
        <w:tc>
          <w:tcPr>
            <w:tcW w:w="794" w:type="dxa"/>
          </w:tcPr>
          <w:p w14:paraId="6CBCB3D9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4C75C8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B5D0B27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035918A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B81C77D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CEC499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05AA1FC8" w14:textId="77777777" w:rsidTr="003148D4">
        <w:trPr>
          <w:cantSplit/>
        </w:trPr>
        <w:tc>
          <w:tcPr>
            <w:tcW w:w="794" w:type="dxa"/>
          </w:tcPr>
          <w:p w14:paraId="0C133D79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92A0207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B9CB3CA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73618A6" w14:textId="77777777" w:rsidTr="003148D4">
        <w:trPr>
          <w:cantSplit/>
        </w:trPr>
        <w:tc>
          <w:tcPr>
            <w:tcW w:w="794" w:type="dxa"/>
          </w:tcPr>
          <w:p w14:paraId="6A91F580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84120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B49146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076B29A" w14:textId="77777777" w:rsidTr="003148D4">
        <w:trPr>
          <w:cantSplit/>
        </w:trPr>
        <w:tc>
          <w:tcPr>
            <w:tcW w:w="794" w:type="dxa"/>
          </w:tcPr>
          <w:p w14:paraId="315C79A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B33A2E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CBD9FE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F5E81C0" w14:textId="77777777" w:rsidTr="003148D4">
        <w:trPr>
          <w:cantSplit/>
        </w:trPr>
        <w:tc>
          <w:tcPr>
            <w:tcW w:w="794" w:type="dxa"/>
          </w:tcPr>
          <w:p w14:paraId="04AE82CF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DCEFE7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EC4D4D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9748581" w14:textId="77777777" w:rsidTr="003148D4">
        <w:trPr>
          <w:cantSplit/>
        </w:trPr>
        <w:tc>
          <w:tcPr>
            <w:tcW w:w="794" w:type="dxa"/>
          </w:tcPr>
          <w:p w14:paraId="27A4897A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3AE848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EDFFA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73CE4DC2" w14:textId="77777777" w:rsidTr="00280825">
        <w:trPr>
          <w:cantSplit/>
        </w:trPr>
        <w:tc>
          <w:tcPr>
            <w:tcW w:w="794" w:type="dxa"/>
          </w:tcPr>
          <w:p w14:paraId="26325A51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BF8E98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C8A0516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42743E0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5F1EF56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77A7FD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1D8F2F11" w14:textId="77777777" w:rsidTr="003148D4">
        <w:trPr>
          <w:cantSplit/>
        </w:trPr>
        <w:tc>
          <w:tcPr>
            <w:tcW w:w="794" w:type="dxa"/>
          </w:tcPr>
          <w:p w14:paraId="007D217D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B7A64B1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175C18F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0F02842" w14:textId="77777777" w:rsidTr="003148D4">
        <w:trPr>
          <w:cantSplit/>
        </w:trPr>
        <w:tc>
          <w:tcPr>
            <w:tcW w:w="794" w:type="dxa"/>
          </w:tcPr>
          <w:p w14:paraId="190D67C9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253495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29E50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51990A07" w14:textId="77777777" w:rsidTr="003148D4">
        <w:trPr>
          <w:cantSplit/>
        </w:trPr>
        <w:tc>
          <w:tcPr>
            <w:tcW w:w="794" w:type="dxa"/>
          </w:tcPr>
          <w:p w14:paraId="48454F2E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FB846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145F4E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054B5CF" w14:textId="77777777" w:rsidTr="003148D4">
        <w:trPr>
          <w:cantSplit/>
        </w:trPr>
        <w:tc>
          <w:tcPr>
            <w:tcW w:w="794" w:type="dxa"/>
          </w:tcPr>
          <w:p w14:paraId="77228E7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3BFBECD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077D09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39D03587" w14:textId="77777777" w:rsidTr="003148D4">
        <w:trPr>
          <w:cantSplit/>
        </w:trPr>
        <w:tc>
          <w:tcPr>
            <w:tcW w:w="794" w:type="dxa"/>
          </w:tcPr>
          <w:p w14:paraId="3CCFA3A3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C56B1A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AA717B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7F37D0A2" w14:textId="77777777" w:rsidTr="00280825">
        <w:trPr>
          <w:cantSplit/>
        </w:trPr>
        <w:tc>
          <w:tcPr>
            <w:tcW w:w="794" w:type="dxa"/>
          </w:tcPr>
          <w:p w14:paraId="03A25E94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1301C7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B4BD08A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34316E" w14:paraId="68461D3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68BF102" w14:textId="77777777" w:rsidR="00A46E56" w:rsidRPr="0034316E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A9C062" w14:textId="77777777" w:rsidR="00A46E56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A46E56" w:rsidRPr="0034316E" w14:paraId="2947A898" w14:textId="77777777" w:rsidTr="003148D4">
        <w:trPr>
          <w:cantSplit/>
        </w:trPr>
        <w:tc>
          <w:tcPr>
            <w:tcW w:w="794" w:type="dxa"/>
          </w:tcPr>
          <w:p w14:paraId="64DC5206" w14:textId="77777777" w:rsidR="00A46E56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7343A391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04E6E764" w14:textId="77777777" w:rsidR="00A46E56" w:rsidRPr="0034316E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76D5EC5" w14:textId="77777777" w:rsidTr="003148D4">
        <w:trPr>
          <w:cantSplit/>
        </w:trPr>
        <w:tc>
          <w:tcPr>
            <w:tcW w:w="794" w:type="dxa"/>
          </w:tcPr>
          <w:p w14:paraId="3D1B8AB6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A54A7F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27D6EF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71A0EEB5" w14:textId="77777777" w:rsidTr="003148D4">
        <w:trPr>
          <w:cantSplit/>
        </w:trPr>
        <w:tc>
          <w:tcPr>
            <w:tcW w:w="794" w:type="dxa"/>
          </w:tcPr>
          <w:p w14:paraId="39D9A480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88A2EE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DF7BE6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23548CDB" w14:textId="77777777" w:rsidTr="003148D4">
        <w:trPr>
          <w:cantSplit/>
        </w:trPr>
        <w:tc>
          <w:tcPr>
            <w:tcW w:w="794" w:type="dxa"/>
          </w:tcPr>
          <w:p w14:paraId="45F292E2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F9CF22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8BF576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46E56" w:rsidRPr="0034316E" w14:paraId="1B46C3D7" w14:textId="77777777" w:rsidTr="003148D4">
        <w:trPr>
          <w:cantSplit/>
        </w:trPr>
        <w:tc>
          <w:tcPr>
            <w:tcW w:w="794" w:type="dxa"/>
          </w:tcPr>
          <w:p w14:paraId="7DAC70FE" w14:textId="77777777" w:rsidR="00A46E56" w:rsidRPr="0034316E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B77AC65" w14:textId="77777777" w:rsidR="00A46E56" w:rsidRPr="0034316E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1D7CBB" w14:textId="77777777" w:rsidR="00A46E56" w:rsidRPr="0034316E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05118A66" w14:textId="77777777" w:rsidTr="00280825">
        <w:trPr>
          <w:cantSplit/>
        </w:trPr>
        <w:tc>
          <w:tcPr>
            <w:tcW w:w="794" w:type="dxa"/>
          </w:tcPr>
          <w:p w14:paraId="04D3C189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B4619C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CF70DAD" w14:textId="77777777" w:rsidR="00A46E56" w:rsidRPr="0034316E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34316E" w14:paraId="4AE096A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CD4562C" w14:textId="77777777" w:rsidR="00F04E33" w:rsidRPr="0034316E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FADC41" w14:textId="77777777" w:rsidR="00F04E33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F04E33" w:rsidRPr="0034316E" w14:paraId="4326FB24" w14:textId="77777777" w:rsidTr="003148D4">
        <w:trPr>
          <w:cantSplit/>
        </w:trPr>
        <w:tc>
          <w:tcPr>
            <w:tcW w:w="794" w:type="dxa"/>
          </w:tcPr>
          <w:p w14:paraId="24FFA9C8" w14:textId="77777777" w:rsidR="00F04E33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7F212AD4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36750AAA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6211A110" w14:textId="77777777" w:rsidTr="003148D4">
        <w:trPr>
          <w:cantSplit/>
        </w:trPr>
        <w:tc>
          <w:tcPr>
            <w:tcW w:w="794" w:type="dxa"/>
          </w:tcPr>
          <w:p w14:paraId="497D76AF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3EF2E9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F9BE98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0A116D6E" w14:textId="77777777" w:rsidTr="003148D4">
        <w:trPr>
          <w:cantSplit/>
        </w:trPr>
        <w:tc>
          <w:tcPr>
            <w:tcW w:w="794" w:type="dxa"/>
          </w:tcPr>
          <w:p w14:paraId="595CC677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36B366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8D26AB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4848AD08" w14:textId="77777777" w:rsidTr="003148D4">
        <w:trPr>
          <w:cantSplit/>
        </w:trPr>
        <w:tc>
          <w:tcPr>
            <w:tcW w:w="794" w:type="dxa"/>
          </w:tcPr>
          <w:p w14:paraId="599FB960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977C5A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8A78CA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3B97690D" w14:textId="77777777" w:rsidTr="003148D4">
        <w:trPr>
          <w:cantSplit/>
        </w:trPr>
        <w:tc>
          <w:tcPr>
            <w:tcW w:w="794" w:type="dxa"/>
          </w:tcPr>
          <w:p w14:paraId="2722E8F8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503C80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DBC22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5A400B97" w14:textId="77777777" w:rsidTr="00280825">
        <w:trPr>
          <w:cantSplit/>
        </w:trPr>
        <w:tc>
          <w:tcPr>
            <w:tcW w:w="794" w:type="dxa"/>
          </w:tcPr>
          <w:p w14:paraId="3AA5F11D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1FB3C4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6099232" w14:textId="77777777" w:rsidR="00F04E33" w:rsidRPr="0034316E" w:rsidRDefault="00F04E33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34316E" w14:paraId="17A01E6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83A690D" w14:textId="77777777" w:rsidR="00F04E33" w:rsidRPr="0034316E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DCC5E2" w14:textId="77777777" w:rsidR="00F04E33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F04E33" w:rsidRPr="0034316E" w14:paraId="614DD8BB" w14:textId="77777777" w:rsidTr="003148D4">
        <w:trPr>
          <w:cantSplit/>
        </w:trPr>
        <w:tc>
          <w:tcPr>
            <w:tcW w:w="794" w:type="dxa"/>
          </w:tcPr>
          <w:p w14:paraId="74BA60AD" w14:textId="77777777" w:rsidR="00F04E33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D1BCD34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1E9BFD37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4C7578BC" w14:textId="77777777" w:rsidTr="003148D4">
        <w:trPr>
          <w:cantSplit/>
        </w:trPr>
        <w:tc>
          <w:tcPr>
            <w:tcW w:w="794" w:type="dxa"/>
          </w:tcPr>
          <w:p w14:paraId="02806F28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34F041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F1B339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308A80F0" w14:textId="77777777" w:rsidTr="003148D4">
        <w:trPr>
          <w:cantSplit/>
        </w:trPr>
        <w:tc>
          <w:tcPr>
            <w:tcW w:w="794" w:type="dxa"/>
          </w:tcPr>
          <w:p w14:paraId="51A594C5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49268D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58D906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2E2B83E4" w14:textId="77777777" w:rsidTr="003148D4">
        <w:trPr>
          <w:cantSplit/>
        </w:trPr>
        <w:tc>
          <w:tcPr>
            <w:tcW w:w="794" w:type="dxa"/>
          </w:tcPr>
          <w:p w14:paraId="4C815526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AC641B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89165C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4B6B22C0" w14:textId="77777777" w:rsidTr="003148D4">
        <w:trPr>
          <w:cantSplit/>
        </w:trPr>
        <w:tc>
          <w:tcPr>
            <w:tcW w:w="794" w:type="dxa"/>
          </w:tcPr>
          <w:p w14:paraId="566F8BB5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4F7C58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61EA6C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06C74B0D" w14:textId="77777777" w:rsidTr="00280825">
        <w:trPr>
          <w:cantSplit/>
        </w:trPr>
        <w:tc>
          <w:tcPr>
            <w:tcW w:w="794" w:type="dxa"/>
          </w:tcPr>
          <w:p w14:paraId="682100B5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24FB3E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696D6D0" w14:textId="77777777" w:rsidR="00F04E33" w:rsidRPr="0034316E" w:rsidRDefault="00F04E33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34316E" w14:paraId="4DFC66A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3BBC009" w14:textId="77777777" w:rsidR="00F04E33" w:rsidRPr="0034316E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C2BDE9" w14:textId="77777777" w:rsidR="00F04E33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F04E33" w:rsidRPr="0034316E" w14:paraId="0DCA065B" w14:textId="77777777" w:rsidTr="003148D4">
        <w:trPr>
          <w:cantSplit/>
        </w:trPr>
        <w:tc>
          <w:tcPr>
            <w:tcW w:w="794" w:type="dxa"/>
          </w:tcPr>
          <w:p w14:paraId="66FB6B7C" w14:textId="77777777" w:rsidR="00F04E33" w:rsidRPr="0034316E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56576B2F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72B7BC91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61428FCE" w14:textId="77777777" w:rsidTr="003148D4">
        <w:trPr>
          <w:cantSplit/>
        </w:trPr>
        <w:tc>
          <w:tcPr>
            <w:tcW w:w="794" w:type="dxa"/>
          </w:tcPr>
          <w:p w14:paraId="1A629851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37A2B4C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DBF494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0895A759" w14:textId="77777777" w:rsidTr="003148D4">
        <w:trPr>
          <w:cantSplit/>
        </w:trPr>
        <w:tc>
          <w:tcPr>
            <w:tcW w:w="794" w:type="dxa"/>
          </w:tcPr>
          <w:p w14:paraId="5193BAF6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784323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B47267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790B31A6" w14:textId="77777777" w:rsidTr="003148D4">
        <w:trPr>
          <w:cantSplit/>
        </w:trPr>
        <w:tc>
          <w:tcPr>
            <w:tcW w:w="794" w:type="dxa"/>
          </w:tcPr>
          <w:p w14:paraId="7041B135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384115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257BCD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50C266C8" w14:textId="77777777" w:rsidTr="003148D4">
        <w:trPr>
          <w:cantSplit/>
        </w:trPr>
        <w:tc>
          <w:tcPr>
            <w:tcW w:w="794" w:type="dxa"/>
          </w:tcPr>
          <w:p w14:paraId="3D7CA6C4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16719C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1167A7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399E4EF2" w14:textId="77777777" w:rsidTr="00280825">
        <w:trPr>
          <w:cantSplit/>
        </w:trPr>
        <w:tc>
          <w:tcPr>
            <w:tcW w:w="794" w:type="dxa"/>
          </w:tcPr>
          <w:p w14:paraId="4CEDDCD3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3D6025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9477C26" w14:textId="77777777" w:rsidR="00F04E33" w:rsidRPr="0034316E" w:rsidRDefault="00F04E33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34316E" w14:paraId="3C775D1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672764E" w14:textId="77777777" w:rsidR="00F04E33" w:rsidRPr="0034316E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31402A" w14:textId="77777777" w:rsidR="00F04E33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F04E33" w:rsidRPr="0034316E" w14:paraId="49E0E2A0" w14:textId="77777777" w:rsidTr="003148D4">
        <w:trPr>
          <w:cantSplit/>
        </w:trPr>
        <w:tc>
          <w:tcPr>
            <w:tcW w:w="794" w:type="dxa"/>
          </w:tcPr>
          <w:p w14:paraId="4A3AAF97" w14:textId="77777777" w:rsidR="00F04E33" w:rsidRPr="0034316E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14:paraId="486F2034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6A333764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304B64C8" w14:textId="77777777" w:rsidTr="003148D4">
        <w:trPr>
          <w:cantSplit/>
        </w:trPr>
        <w:tc>
          <w:tcPr>
            <w:tcW w:w="794" w:type="dxa"/>
          </w:tcPr>
          <w:p w14:paraId="5362F229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F0E72A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E0E8AF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2E6ABF5D" w14:textId="77777777" w:rsidTr="003148D4">
        <w:trPr>
          <w:cantSplit/>
        </w:trPr>
        <w:tc>
          <w:tcPr>
            <w:tcW w:w="794" w:type="dxa"/>
          </w:tcPr>
          <w:p w14:paraId="57661303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F44970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B1FE05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5A4B1511" w14:textId="77777777" w:rsidTr="003148D4">
        <w:trPr>
          <w:cantSplit/>
        </w:trPr>
        <w:tc>
          <w:tcPr>
            <w:tcW w:w="794" w:type="dxa"/>
          </w:tcPr>
          <w:p w14:paraId="503C3072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1B6134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6CCEED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64C4A99B" w14:textId="77777777" w:rsidTr="003148D4">
        <w:trPr>
          <w:cantSplit/>
        </w:trPr>
        <w:tc>
          <w:tcPr>
            <w:tcW w:w="794" w:type="dxa"/>
          </w:tcPr>
          <w:p w14:paraId="0D740525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F6195C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37ABC0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11E833C7" w14:textId="77777777" w:rsidTr="00280825">
        <w:trPr>
          <w:cantSplit/>
        </w:trPr>
        <w:tc>
          <w:tcPr>
            <w:tcW w:w="794" w:type="dxa"/>
          </w:tcPr>
          <w:p w14:paraId="67AB9CBD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A8DB0C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41719A9" w14:textId="77777777" w:rsidR="00F04E33" w:rsidRPr="0034316E" w:rsidRDefault="00F04E33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34316E" w14:paraId="363F465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5401CFE" w14:textId="77777777" w:rsidR="00F04E33" w:rsidRPr="0034316E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A529BF" w14:textId="77777777" w:rsidR="00F04E33" w:rsidRPr="0034316E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F04E33" w:rsidRPr="0034316E" w14:paraId="7ACD3356" w14:textId="77777777" w:rsidTr="003148D4">
        <w:trPr>
          <w:cantSplit/>
        </w:trPr>
        <w:tc>
          <w:tcPr>
            <w:tcW w:w="794" w:type="dxa"/>
          </w:tcPr>
          <w:p w14:paraId="3479B200" w14:textId="77777777" w:rsidR="00F04E33" w:rsidRPr="0034316E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14:paraId="3BAE674B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14:paraId="2CBD720D" w14:textId="77777777" w:rsidR="00F04E33" w:rsidRPr="0034316E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5E140748" w14:textId="77777777" w:rsidTr="003148D4">
        <w:trPr>
          <w:cantSplit/>
        </w:trPr>
        <w:tc>
          <w:tcPr>
            <w:tcW w:w="794" w:type="dxa"/>
          </w:tcPr>
          <w:p w14:paraId="2D37698C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D8EAB7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B13391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1AADBBD6" w14:textId="77777777" w:rsidTr="003148D4">
        <w:trPr>
          <w:cantSplit/>
        </w:trPr>
        <w:tc>
          <w:tcPr>
            <w:tcW w:w="794" w:type="dxa"/>
          </w:tcPr>
          <w:p w14:paraId="41684B8B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26ED09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604E6E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6AD11506" w14:textId="77777777" w:rsidTr="003148D4">
        <w:trPr>
          <w:cantSplit/>
        </w:trPr>
        <w:tc>
          <w:tcPr>
            <w:tcW w:w="794" w:type="dxa"/>
          </w:tcPr>
          <w:p w14:paraId="160BCD79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D64E6E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8BCA00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04E33" w:rsidRPr="0034316E" w14:paraId="7F84741D" w14:textId="77777777" w:rsidTr="003148D4">
        <w:trPr>
          <w:cantSplit/>
        </w:trPr>
        <w:tc>
          <w:tcPr>
            <w:tcW w:w="794" w:type="dxa"/>
          </w:tcPr>
          <w:p w14:paraId="72207BC4" w14:textId="77777777" w:rsidR="00F04E33" w:rsidRPr="0034316E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390BDB" w14:textId="77777777" w:rsidR="00F04E33" w:rsidRPr="0034316E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88C1ED" w14:textId="77777777" w:rsidR="00F04E33" w:rsidRPr="0034316E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4316E" w14:paraId="3B817FB5" w14:textId="77777777" w:rsidTr="00280825">
        <w:trPr>
          <w:cantSplit/>
        </w:trPr>
        <w:tc>
          <w:tcPr>
            <w:tcW w:w="794" w:type="dxa"/>
          </w:tcPr>
          <w:p w14:paraId="176786A1" w14:textId="77777777" w:rsidR="0063391A" w:rsidRPr="0034316E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1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A49F55" w14:textId="77777777" w:rsidR="0063391A" w:rsidRPr="0034316E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20D1818" w14:textId="77777777" w:rsidR="00362C71" w:rsidRPr="0034316E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sectPr w:rsidR="00362C71" w:rsidRPr="0034316E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A5788" w14:textId="77777777" w:rsidR="00BA0814" w:rsidRDefault="00BA0814">
      <w:r>
        <w:separator/>
      </w:r>
    </w:p>
  </w:endnote>
  <w:endnote w:type="continuationSeparator" w:id="0">
    <w:p w14:paraId="3D330C21" w14:textId="77777777" w:rsidR="00BA0814" w:rsidRDefault="00BA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48DA3" w14:textId="77777777" w:rsidR="00AF763F" w:rsidRPr="001F3A0F" w:rsidRDefault="00AF763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A3514F">
      <w:rPr>
        <w:rStyle w:val="PageNumber"/>
        <w:rFonts w:cs="B Nazanin"/>
        <w:noProof/>
        <w:sz w:val="20"/>
        <w:szCs w:val="20"/>
        <w:rtl/>
      </w:rPr>
      <w:t>2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D69FD" w14:textId="77777777" w:rsidR="00BA0814" w:rsidRDefault="00BA0814">
      <w:r>
        <w:separator/>
      </w:r>
    </w:p>
  </w:footnote>
  <w:footnote w:type="continuationSeparator" w:id="0">
    <w:p w14:paraId="5BD8A982" w14:textId="77777777" w:rsidR="00BA0814" w:rsidRDefault="00BA0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2D06" w14:textId="77777777" w:rsidR="00AF763F" w:rsidRPr="006D36FD" w:rsidRDefault="00AF763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E4600A" wp14:editId="53451F52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87AD8" w14:textId="487A12D0" w:rsidR="00AF763F" w:rsidRPr="00420F46" w:rsidRDefault="00AF763F" w:rsidP="00E20861">
                          <w:pPr>
                            <w:rPr>
                              <w:rFonts w:cs="B Nazanin"/>
                              <w:rtl/>
                            </w:rPr>
                          </w:pP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رشته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تخصصی</w:t>
                          </w: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: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معاونت بهداشتی</w:t>
                          </w:r>
                          <w:r w:rsidR="00420F46" w:rsidRPr="00420F46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 w:rsidR="00420F46">
                            <w:rPr>
                              <w:rFonts w:ascii="Sakkal Majalla" w:hAnsi="Sakkal Majalla" w:cs="Sakkal Majalla" w:hint="cs"/>
                              <w:rtl/>
                            </w:rPr>
                            <w:t>–</w:t>
                          </w:r>
                          <w:r w:rsidR="00420F46">
                            <w:rPr>
                              <w:rFonts w:cs="B Nazanin" w:hint="cs"/>
                              <w:rtl/>
                            </w:rPr>
                            <w:t xml:space="preserve"> </w:t>
                          </w:r>
                          <w:r w:rsidR="00420F46"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بهداشت حرفه ای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4600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12587AD8" w14:textId="487A12D0" w:rsidR="00AF763F" w:rsidRPr="00420F46" w:rsidRDefault="00AF763F" w:rsidP="00E20861">
                    <w:pPr>
                      <w:rPr>
                        <w:rFonts w:cs="B Nazanin"/>
                        <w:rtl/>
                      </w:rPr>
                    </w:pP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رشته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تخصصی</w:t>
                    </w: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: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معاونت بهداشتی</w:t>
                    </w:r>
                    <w:r w:rsidR="00420F46" w:rsidRPr="00420F46"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 w:rsidR="00420F46">
                      <w:rPr>
                        <w:rFonts w:ascii="Sakkal Majalla" w:hAnsi="Sakkal Majalla" w:cs="Sakkal Majalla" w:hint="cs"/>
                        <w:rtl/>
                      </w:rPr>
                      <w:t>–</w:t>
                    </w:r>
                    <w:r w:rsidR="00420F46">
                      <w:rPr>
                        <w:rFonts w:cs="B Nazanin" w:hint="cs"/>
                        <w:rtl/>
                      </w:rPr>
                      <w:t xml:space="preserve"> </w:t>
                    </w:r>
                    <w:r w:rsidR="00420F46"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بهداشت حرفه ای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DCF75C4" wp14:editId="3AE5A609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B711C" w14:textId="54A8219D" w:rsidR="00AF763F" w:rsidRPr="005937FB" w:rsidRDefault="00AF763F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F263D3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CF75C4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6A3B711C" w14:textId="54A8219D" w:rsidR="00AF763F" w:rsidRPr="005937FB" w:rsidRDefault="00AF763F" w:rsidP="00A3514F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F263D3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1F8C33" wp14:editId="30524DB4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6C483C" w14:textId="599AB0D2" w:rsidR="00AF763F" w:rsidRPr="005937FB" w:rsidRDefault="00AF763F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 w:rsid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1F8C33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166C483C" w14:textId="599AB0D2" w:rsidR="00AF763F" w:rsidRPr="005937FB" w:rsidRDefault="00AF763F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 w:rsid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607BCFAD" wp14:editId="08DAFF29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7B7D2B" wp14:editId="207DBA15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D880E51" w14:textId="77777777" w:rsidR="00AF763F" w:rsidRDefault="00AF763F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79A257A" w14:textId="77777777" w:rsidR="00AF763F" w:rsidRDefault="00AF763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47B7D2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6D880E51" w14:textId="77777777" w:rsidR="00AF763F" w:rsidRDefault="00AF763F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79A257A" w14:textId="77777777" w:rsidR="00AF763F" w:rsidRDefault="00AF763F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070FB"/>
    <w:multiLevelType w:val="hybridMultilevel"/>
    <w:tmpl w:val="3FD66142"/>
    <w:lvl w:ilvl="0" w:tplc="5C00F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2E36"/>
    <w:multiLevelType w:val="hybridMultilevel"/>
    <w:tmpl w:val="49862094"/>
    <w:lvl w:ilvl="0" w:tplc="2ED28CE4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437EFA"/>
    <w:multiLevelType w:val="hybridMultilevel"/>
    <w:tmpl w:val="DAB02356"/>
    <w:lvl w:ilvl="0" w:tplc="027CCF7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76EC7C54"/>
    <w:multiLevelType w:val="hybridMultilevel"/>
    <w:tmpl w:val="B6A66CDC"/>
    <w:lvl w:ilvl="0" w:tplc="697295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596008">
    <w:abstractNumId w:val="2"/>
  </w:num>
  <w:num w:numId="2" w16cid:durableId="210965954">
    <w:abstractNumId w:val="4"/>
  </w:num>
  <w:num w:numId="3" w16cid:durableId="1129711188">
    <w:abstractNumId w:val="3"/>
  </w:num>
  <w:num w:numId="4" w16cid:durableId="158426040">
    <w:abstractNumId w:val="5"/>
  </w:num>
  <w:num w:numId="5" w16cid:durableId="290597349">
    <w:abstractNumId w:val="0"/>
  </w:num>
  <w:num w:numId="6" w16cid:durableId="196951243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243F2"/>
    <w:rsid w:val="00034C30"/>
    <w:rsid w:val="000611CE"/>
    <w:rsid w:val="00063EF1"/>
    <w:rsid w:val="00072457"/>
    <w:rsid w:val="00075C78"/>
    <w:rsid w:val="0007792B"/>
    <w:rsid w:val="000808FE"/>
    <w:rsid w:val="000A1C98"/>
    <w:rsid w:val="000A7996"/>
    <w:rsid w:val="000B0F5C"/>
    <w:rsid w:val="000D2F95"/>
    <w:rsid w:val="000E4D0A"/>
    <w:rsid w:val="000F694E"/>
    <w:rsid w:val="000F71BD"/>
    <w:rsid w:val="001218DE"/>
    <w:rsid w:val="00136295"/>
    <w:rsid w:val="00136DA6"/>
    <w:rsid w:val="00141165"/>
    <w:rsid w:val="00143380"/>
    <w:rsid w:val="001517D6"/>
    <w:rsid w:val="00161A31"/>
    <w:rsid w:val="00161EA0"/>
    <w:rsid w:val="00166EA4"/>
    <w:rsid w:val="001712CC"/>
    <w:rsid w:val="00174532"/>
    <w:rsid w:val="00194F6A"/>
    <w:rsid w:val="001A3BB6"/>
    <w:rsid w:val="001A71CD"/>
    <w:rsid w:val="001F3A0F"/>
    <w:rsid w:val="0022049A"/>
    <w:rsid w:val="00225D4A"/>
    <w:rsid w:val="00240F7F"/>
    <w:rsid w:val="00241758"/>
    <w:rsid w:val="002560AB"/>
    <w:rsid w:val="00267CC7"/>
    <w:rsid w:val="00280825"/>
    <w:rsid w:val="002B5541"/>
    <w:rsid w:val="002C3C64"/>
    <w:rsid w:val="002D2570"/>
    <w:rsid w:val="002E069A"/>
    <w:rsid w:val="002E4DC9"/>
    <w:rsid w:val="002F3D79"/>
    <w:rsid w:val="002F3DEC"/>
    <w:rsid w:val="00305037"/>
    <w:rsid w:val="003148D4"/>
    <w:rsid w:val="00331D5F"/>
    <w:rsid w:val="0033484B"/>
    <w:rsid w:val="0034316E"/>
    <w:rsid w:val="003514BE"/>
    <w:rsid w:val="0035544F"/>
    <w:rsid w:val="00362C71"/>
    <w:rsid w:val="00374FD1"/>
    <w:rsid w:val="003A6A83"/>
    <w:rsid w:val="003E54ED"/>
    <w:rsid w:val="003E5CD3"/>
    <w:rsid w:val="003E7990"/>
    <w:rsid w:val="003F434C"/>
    <w:rsid w:val="00407EE6"/>
    <w:rsid w:val="0041029E"/>
    <w:rsid w:val="0041074F"/>
    <w:rsid w:val="00420F46"/>
    <w:rsid w:val="00422BCF"/>
    <w:rsid w:val="00450F3A"/>
    <w:rsid w:val="00453C31"/>
    <w:rsid w:val="00453D61"/>
    <w:rsid w:val="004705F3"/>
    <w:rsid w:val="0047099D"/>
    <w:rsid w:val="00470C96"/>
    <w:rsid w:val="00471789"/>
    <w:rsid w:val="00472477"/>
    <w:rsid w:val="004756A7"/>
    <w:rsid w:val="004770AB"/>
    <w:rsid w:val="0048340C"/>
    <w:rsid w:val="00484A5B"/>
    <w:rsid w:val="00496441"/>
    <w:rsid w:val="004964B4"/>
    <w:rsid w:val="004A340F"/>
    <w:rsid w:val="004B32FD"/>
    <w:rsid w:val="004B62CD"/>
    <w:rsid w:val="004C0ABB"/>
    <w:rsid w:val="004E557F"/>
    <w:rsid w:val="004E6059"/>
    <w:rsid w:val="00510E7A"/>
    <w:rsid w:val="005110C8"/>
    <w:rsid w:val="00516286"/>
    <w:rsid w:val="00517BCA"/>
    <w:rsid w:val="005460F2"/>
    <w:rsid w:val="005463D3"/>
    <w:rsid w:val="005514CB"/>
    <w:rsid w:val="00572B29"/>
    <w:rsid w:val="0059285E"/>
    <w:rsid w:val="005937FB"/>
    <w:rsid w:val="00594735"/>
    <w:rsid w:val="00597025"/>
    <w:rsid w:val="005B352D"/>
    <w:rsid w:val="005C3793"/>
    <w:rsid w:val="005C4E45"/>
    <w:rsid w:val="005E213A"/>
    <w:rsid w:val="005F3B00"/>
    <w:rsid w:val="005F7F76"/>
    <w:rsid w:val="006227E8"/>
    <w:rsid w:val="00624C3D"/>
    <w:rsid w:val="00627F38"/>
    <w:rsid w:val="00630F76"/>
    <w:rsid w:val="0063391A"/>
    <w:rsid w:val="00656630"/>
    <w:rsid w:val="00664F5C"/>
    <w:rsid w:val="006832B6"/>
    <w:rsid w:val="00695D7A"/>
    <w:rsid w:val="006B0676"/>
    <w:rsid w:val="006C45A5"/>
    <w:rsid w:val="006D36FD"/>
    <w:rsid w:val="00700CA3"/>
    <w:rsid w:val="007035AC"/>
    <w:rsid w:val="00715BB2"/>
    <w:rsid w:val="00730DC0"/>
    <w:rsid w:val="00732AC7"/>
    <w:rsid w:val="00752BA7"/>
    <w:rsid w:val="00754C12"/>
    <w:rsid w:val="0076020B"/>
    <w:rsid w:val="00762FE3"/>
    <w:rsid w:val="00776D30"/>
    <w:rsid w:val="00786E99"/>
    <w:rsid w:val="00797D4F"/>
    <w:rsid w:val="007B1345"/>
    <w:rsid w:val="007D1F63"/>
    <w:rsid w:val="007E0865"/>
    <w:rsid w:val="007E1F29"/>
    <w:rsid w:val="007F516F"/>
    <w:rsid w:val="00805D0A"/>
    <w:rsid w:val="00813B33"/>
    <w:rsid w:val="008204B2"/>
    <w:rsid w:val="00847B11"/>
    <w:rsid w:val="0085186B"/>
    <w:rsid w:val="008561E6"/>
    <w:rsid w:val="008613EF"/>
    <w:rsid w:val="00872B77"/>
    <w:rsid w:val="00880240"/>
    <w:rsid w:val="0089421B"/>
    <w:rsid w:val="008A1EC0"/>
    <w:rsid w:val="008B0CC9"/>
    <w:rsid w:val="008B26AC"/>
    <w:rsid w:val="008C0642"/>
    <w:rsid w:val="008C28E7"/>
    <w:rsid w:val="008D49C9"/>
    <w:rsid w:val="0090683C"/>
    <w:rsid w:val="00913D4C"/>
    <w:rsid w:val="009200D6"/>
    <w:rsid w:val="009323FA"/>
    <w:rsid w:val="00932DDA"/>
    <w:rsid w:val="00970691"/>
    <w:rsid w:val="00974178"/>
    <w:rsid w:val="009752E7"/>
    <w:rsid w:val="00976853"/>
    <w:rsid w:val="00983BDF"/>
    <w:rsid w:val="009B24FF"/>
    <w:rsid w:val="009C31B4"/>
    <w:rsid w:val="009C4BCE"/>
    <w:rsid w:val="009E5725"/>
    <w:rsid w:val="009F0F6A"/>
    <w:rsid w:val="009F1E19"/>
    <w:rsid w:val="009F2D6F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40E1D"/>
    <w:rsid w:val="00A41B26"/>
    <w:rsid w:val="00A44826"/>
    <w:rsid w:val="00A46E56"/>
    <w:rsid w:val="00A572DC"/>
    <w:rsid w:val="00A62ED9"/>
    <w:rsid w:val="00A67F7E"/>
    <w:rsid w:val="00A75CF6"/>
    <w:rsid w:val="00A83656"/>
    <w:rsid w:val="00A9243B"/>
    <w:rsid w:val="00AC6DD7"/>
    <w:rsid w:val="00AC72BE"/>
    <w:rsid w:val="00AD0A79"/>
    <w:rsid w:val="00AD1158"/>
    <w:rsid w:val="00AD2465"/>
    <w:rsid w:val="00AE071F"/>
    <w:rsid w:val="00AE7B0B"/>
    <w:rsid w:val="00AF763F"/>
    <w:rsid w:val="00AF76D9"/>
    <w:rsid w:val="00B2449B"/>
    <w:rsid w:val="00B91DD1"/>
    <w:rsid w:val="00B93860"/>
    <w:rsid w:val="00BA0814"/>
    <w:rsid w:val="00BC1A66"/>
    <w:rsid w:val="00BC6CCB"/>
    <w:rsid w:val="00BD1B4C"/>
    <w:rsid w:val="00BE60E2"/>
    <w:rsid w:val="00C0462F"/>
    <w:rsid w:val="00C05DC6"/>
    <w:rsid w:val="00C13B4C"/>
    <w:rsid w:val="00C25E1C"/>
    <w:rsid w:val="00C27E3C"/>
    <w:rsid w:val="00C33159"/>
    <w:rsid w:val="00C34B4E"/>
    <w:rsid w:val="00C350B5"/>
    <w:rsid w:val="00C36039"/>
    <w:rsid w:val="00C37233"/>
    <w:rsid w:val="00C45620"/>
    <w:rsid w:val="00C604EF"/>
    <w:rsid w:val="00C6253A"/>
    <w:rsid w:val="00C733EB"/>
    <w:rsid w:val="00C77718"/>
    <w:rsid w:val="00C80A8F"/>
    <w:rsid w:val="00CA41BE"/>
    <w:rsid w:val="00CB24DA"/>
    <w:rsid w:val="00CC7B97"/>
    <w:rsid w:val="00CD498F"/>
    <w:rsid w:val="00D03C49"/>
    <w:rsid w:val="00D07B8C"/>
    <w:rsid w:val="00D35FAA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6F73"/>
    <w:rsid w:val="00E1698C"/>
    <w:rsid w:val="00E20861"/>
    <w:rsid w:val="00E4791B"/>
    <w:rsid w:val="00E625E8"/>
    <w:rsid w:val="00E649A3"/>
    <w:rsid w:val="00E850E7"/>
    <w:rsid w:val="00E86D60"/>
    <w:rsid w:val="00E921FB"/>
    <w:rsid w:val="00EA42CF"/>
    <w:rsid w:val="00EB036C"/>
    <w:rsid w:val="00EC4D69"/>
    <w:rsid w:val="00ED5B61"/>
    <w:rsid w:val="00EF5217"/>
    <w:rsid w:val="00EF5619"/>
    <w:rsid w:val="00F04E33"/>
    <w:rsid w:val="00F1037A"/>
    <w:rsid w:val="00F263D3"/>
    <w:rsid w:val="00F37BDF"/>
    <w:rsid w:val="00F37FF0"/>
    <w:rsid w:val="00F410CC"/>
    <w:rsid w:val="00F426A4"/>
    <w:rsid w:val="00F652D8"/>
    <w:rsid w:val="00F84E4C"/>
    <w:rsid w:val="00F87B18"/>
    <w:rsid w:val="00F90451"/>
    <w:rsid w:val="00FA0234"/>
    <w:rsid w:val="00FA6D61"/>
    <w:rsid w:val="00FC7E6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1EA3745D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85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42C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C27E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853"/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42CF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04B3-DC49-4646-BE0C-46BC7EFF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AzmoonDraft.dot</Template>
  <TotalTime>1</TotalTime>
  <Pages>55</Pages>
  <Words>3703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24762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Mojtaba Ghaffary</cp:lastModifiedBy>
  <cp:revision>3</cp:revision>
  <cp:lastPrinted>1900-12-31T19:30:00Z</cp:lastPrinted>
  <dcterms:created xsi:type="dcterms:W3CDTF">2025-06-12T04:53:00Z</dcterms:created>
  <dcterms:modified xsi:type="dcterms:W3CDTF">2025-06-12T04:55:00Z</dcterms:modified>
</cp:coreProperties>
</file>